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623C0C" w14:textId="2F91E141" w:rsidR="00505FE4" w:rsidRPr="00820CB1" w:rsidRDefault="00505FE4" w:rsidP="00A4490B">
      <w:pPr>
        <w:pStyle w:val="Tytu"/>
        <w:ind w:right="707"/>
        <w:jc w:val="left"/>
        <w:rPr>
          <w:szCs w:val="24"/>
        </w:rPr>
      </w:pPr>
    </w:p>
    <w:p w14:paraId="3EA68049" w14:textId="77777777" w:rsidR="00505FE4" w:rsidRPr="00820CB1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820CB1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820CB1" w14:paraId="442838B5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149447E4" w14:textId="77777777" w:rsidR="00505FE4" w:rsidRPr="00820CB1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A2620" w14:textId="77777777" w:rsidR="00505FE4" w:rsidRPr="00820CB1" w:rsidRDefault="00505FE4" w:rsidP="00F77DC4">
            <w:pPr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 xml:space="preserve">Nazwa modułu (bloku przedmiotów): </w:t>
            </w:r>
          </w:p>
          <w:p w14:paraId="1796A15D" w14:textId="7EF64164" w:rsidR="00A277D9" w:rsidRPr="00820CB1" w:rsidRDefault="00A277D9" w:rsidP="00F77DC4">
            <w:pPr>
              <w:rPr>
                <w:b/>
                <w:bCs/>
                <w:sz w:val="24"/>
                <w:szCs w:val="24"/>
              </w:rPr>
            </w:pPr>
            <w:r w:rsidRPr="00820CB1">
              <w:rPr>
                <w:b/>
                <w:bCs/>
                <w:sz w:val="24"/>
                <w:szCs w:val="24"/>
              </w:rPr>
              <w:t>JĘZYK ANGIELSKI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08B934B8" w14:textId="7D7EEFC9" w:rsidR="00505FE4" w:rsidRPr="00820CB1" w:rsidRDefault="00505FE4" w:rsidP="00F77DC4">
            <w:pPr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Kod modułu:</w:t>
            </w:r>
            <w:r w:rsidR="00A277D9" w:rsidRPr="00820CB1">
              <w:rPr>
                <w:sz w:val="24"/>
                <w:szCs w:val="24"/>
              </w:rPr>
              <w:t xml:space="preserve"> M2</w:t>
            </w:r>
            <w:r w:rsidR="00821C85" w:rsidRPr="00820CB1">
              <w:rPr>
                <w:sz w:val="24"/>
                <w:szCs w:val="24"/>
              </w:rPr>
              <w:t>4</w:t>
            </w:r>
          </w:p>
        </w:tc>
      </w:tr>
      <w:tr w:rsidR="00505FE4" w:rsidRPr="00820CB1" w14:paraId="580D88F4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61444A1" w14:textId="77777777" w:rsidR="00505FE4" w:rsidRPr="00820CB1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BC43" w14:textId="77777777" w:rsidR="00505FE4" w:rsidRPr="00820CB1" w:rsidRDefault="00505FE4" w:rsidP="00F77DC4">
            <w:pPr>
              <w:rPr>
                <w:b/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 xml:space="preserve">Nazwa przedmiotu: </w:t>
            </w:r>
          </w:p>
          <w:p w14:paraId="3ED84622" w14:textId="4EE54BC7" w:rsidR="00505FE4" w:rsidRPr="00820CB1" w:rsidRDefault="00A277D9" w:rsidP="00F77DC4">
            <w:pPr>
              <w:rPr>
                <w:b/>
                <w:bCs/>
                <w:sz w:val="24"/>
                <w:szCs w:val="24"/>
              </w:rPr>
            </w:pPr>
            <w:r w:rsidRPr="00820CB1">
              <w:rPr>
                <w:b/>
                <w:bCs/>
                <w:sz w:val="24"/>
                <w:szCs w:val="24"/>
              </w:rPr>
              <w:t>Język angielski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0A07607E" w14:textId="70006BD4" w:rsidR="00505FE4" w:rsidRPr="00820CB1" w:rsidRDefault="00505FE4" w:rsidP="00F77DC4">
            <w:pPr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Kod przedmiotu:</w:t>
            </w:r>
            <w:r w:rsidR="00A277D9" w:rsidRPr="00820CB1">
              <w:rPr>
                <w:sz w:val="24"/>
                <w:szCs w:val="24"/>
              </w:rPr>
              <w:t xml:space="preserve"> M2</w:t>
            </w:r>
            <w:r w:rsidR="00821C85" w:rsidRPr="00820CB1">
              <w:rPr>
                <w:sz w:val="24"/>
                <w:szCs w:val="24"/>
              </w:rPr>
              <w:t>4</w:t>
            </w:r>
          </w:p>
        </w:tc>
      </w:tr>
      <w:tr w:rsidR="00505FE4" w:rsidRPr="00820CB1" w14:paraId="04BB0A13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A4BE7E9" w14:textId="77777777" w:rsidR="00505FE4" w:rsidRPr="00820CB1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0CA55E" w14:textId="77777777" w:rsidR="00505FE4" w:rsidRPr="00820CB1" w:rsidRDefault="00505FE4" w:rsidP="00F77DC4">
            <w:pPr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Nazwa jednostki organizacyjnej prowadzącej przedmiot / moduł:</w:t>
            </w:r>
          </w:p>
          <w:p w14:paraId="1930EB2E" w14:textId="77777777" w:rsidR="00505FE4" w:rsidRPr="00820CB1" w:rsidRDefault="00A0655B" w:rsidP="00F77DC4">
            <w:pPr>
              <w:rPr>
                <w:b/>
                <w:sz w:val="24"/>
                <w:szCs w:val="24"/>
              </w:rPr>
            </w:pPr>
            <w:r w:rsidRPr="00820CB1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820CB1" w14:paraId="3AC06DD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67E1D86" w14:textId="77777777" w:rsidR="00505FE4" w:rsidRPr="00820CB1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B8FB6C" w14:textId="77777777" w:rsidR="00A277D9" w:rsidRPr="00820CB1" w:rsidRDefault="00505FE4" w:rsidP="00F77DC4">
            <w:r w:rsidRPr="00820CB1">
              <w:rPr>
                <w:sz w:val="24"/>
                <w:szCs w:val="24"/>
              </w:rPr>
              <w:t>Nazwa kierunku:</w:t>
            </w:r>
            <w:r w:rsidR="00A277D9" w:rsidRPr="00820CB1">
              <w:t xml:space="preserve"> </w:t>
            </w:r>
          </w:p>
          <w:p w14:paraId="3AA082A3" w14:textId="35922C9D" w:rsidR="00505FE4" w:rsidRPr="00820CB1" w:rsidRDefault="00A277D9" w:rsidP="00A277D9">
            <w:pPr>
              <w:rPr>
                <w:b/>
                <w:bCs/>
                <w:sz w:val="24"/>
                <w:szCs w:val="24"/>
              </w:rPr>
            </w:pPr>
            <w:r w:rsidRPr="00820CB1">
              <w:rPr>
                <w:b/>
                <w:bCs/>
                <w:sz w:val="24"/>
                <w:szCs w:val="24"/>
              </w:rPr>
              <w:t>INFORMATYKA</w:t>
            </w:r>
          </w:p>
        </w:tc>
      </w:tr>
      <w:tr w:rsidR="00505FE4" w:rsidRPr="00820CB1" w14:paraId="635305AA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43E8DF" w14:textId="77777777" w:rsidR="00505FE4" w:rsidRPr="00820CB1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F4952DB" w14:textId="77777777" w:rsidR="00505FE4" w:rsidRPr="00820CB1" w:rsidRDefault="00505FE4" w:rsidP="00F77DC4">
            <w:pPr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Nazwa specjalności:</w:t>
            </w:r>
            <w:r w:rsidR="00A0655B" w:rsidRPr="00820CB1">
              <w:rPr>
                <w:sz w:val="24"/>
                <w:szCs w:val="24"/>
              </w:rPr>
              <w:t xml:space="preserve"> /niewłaściwe skasować/</w:t>
            </w:r>
          </w:p>
          <w:p w14:paraId="1AFC7CF8" w14:textId="23F8E1BD" w:rsidR="00505FE4" w:rsidRPr="00820CB1" w:rsidRDefault="00A0655B" w:rsidP="00F77DC4">
            <w:pPr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Administracja systemów i sieci komputerowych</w:t>
            </w:r>
            <w:r w:rsidRPr="00820CB1">
              <w:rPr>
                <w:sz w:val="24"/>
                <w:szCs w:val="24"/>
              </w:rPr>
              <w:br/>
              <w:t>Projektowanie baz danych i oprogramowanie użytkowe</w:t>
            </w:r>
          </w:p>
        </w:tc>
      </w:tr>
      <w:tr w:rsidR="00505FE4" w:rsidRPr="00820CB1" w14:paraId="294BE0CC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30D4738" w14:textId="77777777" w:rsidR="00505FE4" w:rsidRPr="00820CB1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D782" w14:textId="77777777" w:rsidR="00505FE4" w:rsidRPr="00820CB1" w:rsidRDefault="00505FE4" w:rsidP="00F77DC4">
            <w:pPr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Forma studiów:</w:t>
            </w:r>
          </w:p>
          <w:p w14:paraId="3D65577E" w14:textId="529BE040" w:rsidR="00505FE4" w:rsidRPr="00820CB1" w:rsidRDefault="00821C85" w:rsidP="00F77DC4">
            <w:pPr>
              <w:rPr>
                <w:b/>
                <w:bCs/>
                <w:sz w:val="24"/>
                <w:szCs w:val="24"/>
              </w:rPr>
            </w:pPr>
            <w:r w:rsidRPr="00820CB1">
              <w:rPr>
                <w:b/>
                <w:bCs/>
                <w:sz w:val="24"/>
                <w:szCs w:val="24"/>
              </w:rPr>
              <w:t>nie</w:t>
            </w:r>
            <w:r w:rsidR="00A277D9" w:rsidRPr="00820CB1">
              <w:rPr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4F44" w14:textId="77777777" w:rsidR="00505FE4" w:rsidRPr="00820CB1" w:rsidRDefault="00505FE4" w:rsidP="00F77DC4">
            <w:pPr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Profil kształcenia:</w:t>
            </w:r>
          </w:p>
          <w:p w14:paraId="191FE362" w14:textId="2D73B7BF" w:rsidR="00505FE4" w:rsidRPr="00820CB1" w:rsidRDefault="00A277D9" w:rsidP="00F77DC4">
            <w:pPr>
              <w:rPr>
                <w:b/>
                <w:bCs/>
                <w:sz w:val="24"/>
                <w:szCs w:val="24"/>
              </w:rPr>
            </w:pPr>
            <w:r w:rsidRPr="00820CB1">
              <w:rPr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6FA1319" w14:textId="77777777" w:rsidR="00505FE4" w:rsidRPr="00820CB1" w:rsidRDefault="00505FE4" w:rsidP="00F77DC4">
            <w:pPr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Poziom studiów:</w:t>
            </w:r>
          </w:p>
          <w:p w14:paraId="7762EDDB" w14:textId="1D5BE38F" w:rsidR="00A277D9" w:rsidRPr="00820CB1" w:rsidRDefault="00A277D9" w:rsidP="00F77DC4">
            <w:pPr>
              <w:rPr>
                <w:b/>
                <w:bCs/>
                <w:sz w:val="24"/>
                <w:szCs w:val="24"/>
              </w:rPr>
            </w:pPr>
            <w:r w:rsidRPr="00820CB1">
              <w:rPr>
                <w:b/>
                <w:bCs/>
                <w:sz w:val="24"/>
                <w:szCs w:val="24"/>
              </w:rPr>
              <w:t>STUDIA I STOPNIA</w:t>
            </w:r>
          </w:p>
        </w:tc>
      </w:tr>
      <w:tr w:rsidR="00505FE4" w:rsidRPr="00820CB1" w14:paraId="2425BF2B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EFBBDDC" w14:textId="77777777" w:rsidR="00505FE4" w:rsidRPr="00820CB1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9342" w14:textId="77777777" w:rsidR="00505FE4" w:rsidRPr="00820CB1" w:rsidRDefault="00505FE4" w:rsidP="00F77DC4">
            <w:pPr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 xml:space="preserve">Rok / semestr: </w:t>
            </w:r>
          </w:p>
          <w:p w14:paraId="3CB15239" w14:textId="2E618E30" w:rsidR="00505FE4" w:rsidRPr="00820CB1" w:rsidRDefault="00A90D80" w:rsidP="00F77DC4">
            <w:pPr>
              <w:rPr>
                <w:b/>
                <w:sz w:val="24"/>
                <w:szCs w:val="24"/>
              </w:rPr>
            </w:pPr>
            <w:r w:rsidRPr="00820CB1">
              <w:rPr>
                <w:b/>
                <w:sz w:val="24"/>
                <w:szCs w:val="24"/>
              </w:rPr>
              <w:t>3</w:t>
            </w:r>
            <w:r w:rsidR="00A277D9" w:rsidRPr="00820CB1">
              <w:rPr>
                <w:b/>
                <w:sz w:val="24"/>
                <w:szCs w:val="24"/>
              </w:rPr>
              <w:t>/</w:t>
            </w:r>
            <w:r w:rsidR="00820CB1" w:rsidRPr="00820CB1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294C" w14:textId="77777777" w:rsidR="00505FE4" w:rsidRPr="00820CB1" w:rsidRDefault="00505FE4" w:rsidP="00F77DC4">
            <w:pPr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Status przedmiotu /modułu:</w:t>
            </w:r>
          </w:p>
          <w:p w14:paraId="5CB94B95" w14:textId="799BB15A" w:rsidR="00505FE4" w:rsidRPr="00820CB1" w:rsidRDefault="00A277D9" w:rsidP="00F77DC4">
            <w:pPr>
              <w:rPr>
                <w:b/>
                <w:sz w:val="24"/>
                <w:szCs w:val="24"/>
              </w:rPr>
            </w:pPr>
            <w:r w:rsidRPr="00820CB1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958073" w14:textId="77777777" w:rsidR="00505FE4" w:rsidRPr="00820CB1" w:rsidRDefault="00505FE4" w:rsidP="00F77DC4">
            <w:pPr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Język przedmiotu / modułu:</w:t>
            </w:r>
          </w:p>
          <w:p w14:paraId="416D9624" w14:textId="568D191C" w:rsidR="00505FE4" w:rsidRPr="00820CB1" w:rsidRDefault="00A277D9" w:rsidP="00F77DC4">
            <w:pPr>
              <w:rPr>
                <w:b/>
                <w:sz w:val="24"/>
                <w:szCs w:val="24"/>
              </w:rPr>
            </w:pPr>
            <w:r w:rsidRPr="00820CB1">
              <w:rPr>
                <w:b/>
                <w:sz w:val="24"/>
                <w:szCs w:val="24"/>
              </w:rPr>
              <w:t>angielski / polski</w:t>
            </w:r>
          </w:p>
        </w:tc>
      </w:tr>
      <w:tr w:rsidR="00505FE4" w:rsidRPr="00820CB1" w14:paraId="42FD4668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7239129" w14:textId="77777777" w:rsidR="00505FE4" w:rsidRPr="00820CB1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4C91C" w14:textId="77777777" w:rsidR="00505FE4" w:rsidRPr="00820CB1" w:rsidRDefault="00505FE4" w:rsidP="00F77DC4">
            <w:pPr>
              <w:rPr>
                <w:sz w:val="24"/>
                <w:szCs w:val="24"/>
              </w:rPr>
            </w:pPr>
          </w:p>
          <w:p w14:paraId="2323EA46" w14:textId="77777777" w:rsidR="00505FE4" w:rsidRPr="00820CB1" w:rsidRDefault="00505FE4" w:rsidP="00F77DC4">
            <w:pPr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F54A0" w14:textId="77777777" w:rsidR="00505FE4" w:rsidRPr="00820CB1" w:rsidRDefault="00505FE4" w:rsidP="00F77DC4">
            <w:pPr>
              <w:jc w:val="center"/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E45C2" w14:textId="77777777" w:rsidR="00505FE4" w:rsidRPr="00820CB1" w:rsidRDefault="00505FE4" w:rsidP="00F77DC4">
            <w:pPr>
              <w:jc w:val="center"/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6EFD4" w14:textId="77777777" w:rsidR="00505FE4" w:rsidRPr="00820CB1" w:rsidRDefault="00505FE4" w:rsidP="00F77DC4">
            <w:pPr>
              <w:jc w:val="center"/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B7560" w14:textId="77777777" w:rsidR="00505FE4" w:rsidRPr="00820CB1" w:rsidRDefault="00505FE4" w:rsidP="00F77DC4">
            <w:pPr>
              <w:jc w:val="center"/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2CA26" w14:textId="77777777" w:rsidR="00505FE4" w:rsidRPr="00820CB1" w:rsidRDefault="00505FE4" w:rsidP="00F77DC4">
            <w:pPr>
              <w:jc w:val="center"/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1D211B0" w14:textId="77777777" w:rsidR="00505FE4" w:rsidRPr="00820CB1" w:rsidRDefault="00505FE4" w:rsidP="00F77DC4">
            <w:pPr>
              <w:jc w:val="center"/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 xml:space="preserve">inne </w:t>
            </w:r>
            <w:r w:rsidRPr="00820CB1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820CB1" w14:paraId="2B5C3EE0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982E9D6" w14:textId="77777777" w:rsidR="00505FE4" w:rsidRPr="00820CB1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E51795A" w14:textId="77777777" w:rsidR="00505FE4" w:rsidRPr="00820CB1" w:rsidRDefault="00505FE4" w:rsidP="00F77DC4">
            <w:pPr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A95DE5" w14:textId="77777777" w:rsidR="00505FE4" w:rsidRPr="00820CB1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83D8C1" w14:textId="41DF23C2" w:rsidR="00505FE4" w:rsidRPr="00820CB1" w:rsidRDefault="00A277D9" w:rsidP="00F77DC4">
            <w:pPr>
              <w:jc w:val="center"/>
              <w:rPr>
                <w:b/>
                <w:sz w:val="24"/>
                <w:szCs w:val="24"/>
              </w:rPr>
            </w:pPr>
            <w:r w:rsidRPr="00820CB1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1F57A7" w14:textId="77777777" w:rsidR="00505FE4" w:rsidRPr="00820CB1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727F1A" w14:textId="77777777" w:rsidR="00505FE4" w:rsidRPr="00820CB1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82F5B1" w14:textId="77777777" w:rsidR="00505FE4" w:rsidRPr="00820CB1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185AB1" w14:textId="77777777" w:rsidR="00505FE4" w:rsidRPr="00820CB1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CE4D38C" w14:textId="77777777" w:rsidR="00505FE4" w:rsidRPr="00820CB1" w:rsidRDefault="00505FE4" w:rsidP="00505FE4">
      <w:pPr>
        <w:rPr>
          <w:sz w:val="24"/>
          <w:szCs w:val="24"/>
        </w:rPr>
      </w:pPr>
    </w:p>
    <w:p w14:paraId="41944FDE" w14:textId="77777777" w:rsidR="00505FE4" w:rsidRPr="00820CB1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820CB1" w14:paraId="6DDD377A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8BF5A" w14:textId="77777777" w:rsidR="00505FE4" w:rsidRPr="00820CB1" w:rsidRDefault="00505FE4" w:rsidP="00F77DC4">
            <w:pPr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Koordynator przedmiotu / modułu</w:t>
            </w:r>
            <w:r w:rsidRPr="00820CB1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61D961" w14:textId="3DFFEC1C" w:rsidR="00505FE4" w:rsidRPr="00820CB1" w:rsidRDefault="00A277D9" w:rsidP="00F77DC4">
            <w:pPr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mgr Małgorzata Matuszewska</w:t>
            </w:r>
          </w:p>
        </w:tc>
      </w:tr>
      <w:tr w:rsidR="00505FE4" w:rsidRPr="00820CB1" w14:paraId="67853BDA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629F9" w14:textId="77777777" w:rsidR="00505FE4" w:rsidRPr="00820CB1" w:rsidRDefault="00505FE4" w:rsidP="00F77DC4">
            <w:pPr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Prowadzący zajęcia</w:t>
            </w:r>
            <w:r w:rsidRPr="00820CB1">
              <w:t>*</w:t>
            </w:r>
          </w:p>
          <w:p w14:paraId="33A5099A" w14:textId="77777777" w:rsidR="00505FE4" w:rsidRPr="00820CB1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6E321C" w14:textId="20951FF5" w:rsidR="00505FE4" w:rsidRPr="00820CB1" w:rsidRDefault="00A277D9" w:rsidP="00F77DC4">
            <w:pPr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 xml:space="preserve">mgr Małgorzata Matuszewska, mgr Grażyna </w:t>
            </w:r>
            <w:proofErr w:type="spellStart"/>
            <w:r w:rsidRPr="00820CB1">
              <w:rPr>
                <w:sz w:val="24"/>
                <w:szCs w:val="24"/>
              </w:rPr>
              <w:t>Zumkowska</w:t>
            </w:r>
            <w:proofErr w:type="spellEnd"/>
            <w:r w:rsidRPr="00820CB1">
              <w:rPr>
                <w:sz w:val="24"/>
                <w:szCs w:val="24"/>
              </w:rPr>
              <w:t xml:space="preserve">, mgr Edyta Kaczyńska, </w:t>
            </w:r>
            <w:r w:rsidR="0028044B" w:rsidRPr="00820CB1">
              <w:rPr>
                <w:sz w:val="24"/>
                <w:szCs w:val="24"/>
              </w:rPr>
              <w:t xml:space="preserve">mgr M. </w:t>
            </w:r>
            <w:proofErr w:type="spellStart"/>
            <w:r w:rsidR="0028044B" w:rsidRPr="00820CB1">
              <w:rPr>
                <w:sz w:val="24"/>
                <w:szCs w:val="24"/>
              </w:rPr>
              <w:t>Pychyński</w:t>
            </w:r>
            <w:proofErr w:type="spellEnd"/>
            <w:r w:rsidR="0028044B" w:rsidRPr="00820CB1">
              <w:rPr>
                <w:sz w:val="24"/>
                <w:szCs w:val="24"/>
              </w:rPr>
              <w:t xml:space="preserve">, </w:t>
            </w:r>
            <w:r w:rsidRPr="00820CB1">
              <w:rPr>
                <w:sz w:val="24"/>
                <w:szCs w:val="24"/>
              </w:rPr>
              <w:t>mgr Stella Santiago</w:t>
            </w:r>
          </w:p>
        </w:tc>
      </w:tr>
      <w:tr w:rsidR="00505FE4" w:rsidRPr="00820CB1" w14:paraId="17B3118D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618AC" w14:textId="77777777" w:rsidR="00505FE4" w:rsidRPr="00820CB1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FD6FB3" w14:textId="34D153EE" w:rsidR="00505FE4" w:rsidRPr="00820CB1" w:rsidRDefault="00A848E7" w:rsidP="00F77DC4">
            <w:pPr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Rozwijanie kompetencji językowej i komunikacyjnej w zakresie języka angielskiego na poziomie B2 ESOKJ. Doskonalenie umiejętności posługiwania się specjalistycznym słownictwem i strukturami gramatycznymi używanymi w tekstach fachowych związanych ze studiowaną specjalnością oraz  doskonalenie umiejętności tworzenia przejrzystych i szczegółowych wypowiedzi w mowie i piśmie na tematy związane z branżą IT.</w:t>
            </w:r>
          </w:p>
        </w:tc>
      </w:tr>
      <w:tr w:rsidR="00505FE4" w:rsidRPr="00820CB1" w14:paraId="692C04AD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BB51AE0" w14:textId="77777777" w:rsidR="00505FE4" w:rsidRPr="00820CB1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D4D63E" w14:textId="6F51B680" w:rsidR="00505FE4" w:rsidRPr="00820CB1" w:rsidRDefault="00EF0F16" w:rsidP="00F77DC4">
            <w:pPr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Znajomość języka angielskiego pozwalająca na aktywne uczestniczenie w zajęciach.</w:t>
            </w:r>
          </w:p>
        </w:tc>
      </w:tr>
    </w:tbl>
    <w:p w14:paraId="58BC604D" w14:textId="77777777" w:rsidR="00505FE4" w:rsidRPr="00820CB1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820CB1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4DC742B0" w14:textId="77777777" w:rsidR="00505FE4" w:rsidRPr="00820CB1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820CB1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7056362C" w14:textId="77777777" w:rsidR="00505FE4" w:rsidRPr="00820CB1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820CB1" w14:paraId="7B035BC5" w14:textId="77777777" w:rsidTr="684DCDA9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366926D4" w14:textId="77777777" w:rsidR="00505FE4" w:rsidRPr="00820CB1" w:rsidRDefault="00505FE4" w:rsidP="00F77DC4">
            <w:pPr>
              <w:jc w:val="center"/>
              <w:rPr>
                <w:sz w:val="24"/>
                <w:szCs w:val="24"/>
              </w:rPr>
            </w:pPr>
            <w:r w:rsidRPr="00820CB1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820CB1" w14:paraId="66D79990" w14:textId="77777777" w:rsidTr="684DCDA9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E47CB7" w14:textId="77777777" w:rsidR="00505FE4" w:rsidRPr="00820CB1" w:rsidRDefault="00505FE4" w:rsidP="00F77DC4">
            <w:pPr>
              <w:rPr>
                <w:sz w:val="22"/>
                <w:szCs w:val="22"/>
              </w:rPr>
            </w:pPr>
            <w:r w:rsidRPr="00820CB1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A9164E7" w14:textId="77777777" w:rsidR="00505FE4" w:rsidRPr="00820CB1" w:rsidRDefault="00505FE4" w:rsidP="00F77DC4">
            <w:pPr>
              <w:jc w:val="center"/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6D8C563" w14:textId="77777777" w:rsidR="00505FE4" w:rsidRPr="00820CB1" w:rsidRDefault="00505FE4" w:rsidP="00F77DC4">
            <w:pPr>
              <w:jc w:val="center"/>
              <w:rPr>
                <w:sz w:val="22"/>
                <w:szCs w:val="22"/>
              </w:rPr>
            </w:pPr>
            <w:r w:rsidRPr="00820CB1">
              <w:rPr>
                <w:sz w:val="22"/>
                <w:szCs w:val="22"/>
              </w:rPr>
              <w:t xml:space="preserve">Kod kierunkowego efektu </w:t>
            </w:r>
          </w:p>
          <w:p w14:paraId="75194E23" w14:textId="77777777" w:rsidR="00505FE4" w:rsidRPr="00820CB1" w:rsidRDefault="00505FE4" w:rsidP="00F77DC4">
            <w:pPr>
              <w:jc w:val="center"/>
              <w:rPr>
                <w:sz w:val="22"/>
                <w:szCs w:val="22"/>
              </w:rPr>
            </w:pPr>
            <w:r w:rsidRPr="00820CB1">
              <w:rPr>
                <w:sz w:val="22"/>
                <w:szCs w:val="22"/>
              </w:rPr>
              <w:t>uczenia się</w:t>
            </w:r>
          </w:p>
        </w:tc>
      </w:tr>
      <w:tr w:rsidR="0028044B" w:rsidRPr="00820CB1" w14:paraId="6D88089A" w14:textId="77777777" w:rsidTr="684DCDA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6C7221" w14:textId="2DF5A61D" w:rsidR="0028044B" w:rsidRPr="00820CB1" w:rsidRDefault="0028044B" w:rsidP="0028044B">
            <w:pPr>
              <w:jc w:val="center"/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634FAE" w14:textId="6CE4568B" w:rsidR="0028044B" w:rsidRPr="00820CB1" w:rsidRDefault="007C5C83" w:rsidP="0028044B">
            <w:pPr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Potrafi skutecznie w</w:t>
            </w:r>
            <w:r w:rsidR="0028044B" w:rsidRPr="00820CB1">
              <w:rPr>
                <w:sz w:val="24"/>
                <w:szCs w:val="24"/>
              </w:rPr>
              <w:t>yszuk</w:t>
            </w:r>
            <w:r w:rsidRPr="00820CB1">
              <w:rPr>
                <w:sz w:val="24"/>
                <w:szCs w:val="24"/>
              </w:rPr>
              <w:t>iwać</w:t>
            </w:r>
            <w:r w:rsidR="0028044B" w:rsidRPr="00820CB1">
              <w:rPr>
                <w:sz w:val="24"/>
                <w:szCs w:val="24"/>
              </w:rPr>
              <w:t>, klasyfik</w:t>
            </w:r>
            <w:r w:rsidRPr="00820CB1">
              <w:rPr>
                <w:sz w:val="24"/>
                <w:szCs w:val="24"/>
              </w:rPr>
              <w:t>ować</w:t>
            </w:r>
            <w:r w:rsidR="0028044B" w:rsidRPr="00820CB1">
              <w:rPr>
                <w:sz w:val="24"/>
                <w:szCs w:val="24"/>
              </w:rPr>
              <w:t xml:space="preserve"> i porządk</w:t>
            </w:r>
            <w:r w:rsidRPr="00820CB1">
              <w:rPr>
                <w:sz w:val="24"/>
                <w:szCs w:val="24"/>
              </w:rPr>
              <w:t>ować</w:t>
            </w:r>
            <w:r w:rsidR="0028044B" w:rsidRPr="00820CB1">
              <w:rPr>
                <w:sz w:val="24"/>
                <w:szCs w:val="24"/>
              </w:rPr>
              <w:t xml:space="preserve"> informacje potrzebne do konstruowania </w:t>
            </w:r>
            <w:r w:rsidR="08F2B728" w:rsidRPr="00820CB1">
              <w:rPr>
                <w:sz w:val="24"/>
                <w:szCs w:val="24"/>
              </w:rPr>
              <w:t xml:space="preserve">złożonych </w:t>
            </w:r>
            <w:r w:rsidR="0028044B" w:rsidRPr="00820CB1">
              <w:rPr>
                <w:sz w:val="24"/>
                <w:szCs w:val="24"/>
              </w:rPr>
              <w:t xml:space="preserve">wypowiedzi ustnych lub pisemnych </w:t>
            </w:r>
            <w:r w:rsidR="3F7BE79C" w:rsidRPr="00820CB1">
              <w:rPr>
                <w:sz w:val="24"/>
                <w:szCs w:val="24"/>
              </w:rPr>
              <w:t xml:space="preserve">zawierających treści specjalistyczne, </w:t>
            </w:r>
            <w:r w:rsidR="0028044B" w:rsidRPr="00820CB1">
              <w:rPr>
                <w:sz w:val="24"/>
                <w:szCs w:val="24"/>
              </w:rPr>
              <w:t xml:space="preserve">korzystając </w:t>
            </w:r>
            <w:r w:rsidR="76046838" w:rsidRPr="00820CB1">
              <w:rPr>
                <w:sz w:val="24"/>
                <w:szCs w:val="24"/>
              </w:rPr>
              <w:t xml:space="preserve">przy tym </w:t>
            </w:r>
            <w:r w:rsidR="0028044B" w:rsidRPr="00820CB1">
              <w:rPr>
                <w:sz w:val="24"/>
                <w:szCs w:val="24"/>
              </w:rPr>
              <w:t>z literatury, Internetu, baz wiedzy oraz innych źródeł informacji.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F48B13" w14:textId="477348B9" w:rsidR="0028044B" w:rsidRPr="00820CB1" w:rsidRDefault="0028044B" w:rsidP="0028044B">
            <w:pPr>
              <w:jc w:val="center"/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K_U01</w:t>
            </w:r>
          </w:p>
        </w:tc>
      </w:tr>
      <w:tr w:rsidR="0028044B" w:rsidRPr="00820CB1" w14:paraId="76A0E920" w14:textId="77777777" w:rsidTr="684DCDA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6BEFEB3" w14:textId="2CB9B14F" w:rsidR="0028044B" w:rsidRPr="00820CB1" w:rsidRDefault="0028044B" w:rsidP="0028044B">
            <w:pPr>
              <w:jc w:val="center"/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3DCB28" w14:textId="45889B12" w:rsidR="0028044B" w:rsidRPr="00820CB1" w:rsidRDefault="007C5C83" w:rsidP="0028044B">
            <w:pPr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Potrafi konstruować</w:t>
            </w:r>
            <w:r w:rsidR="0028044B" w:rsidRPr="00820CB1">
              <w:rPr>
                <w:sz w:val="24"/>
                <w:szCs w:val="24"/>
              </w:rPr>
              <w:t xml:space="preserve"> </w:t>
            </w:r>
            <w:r w:rsidR="2154104F" w:rsidRPr="00820CB1">
              <w:rPr>
                <w:sz w:val="24"/>
                <w:szCs w:val="24"/>
              </w:rPr>
              <w:t xml:space="preserve">rozbudowane </w:t>
            </w:r>
            <w:r w:rsidR="0028044B" w:rsidRPr="00820CB1">
              <w:rPr>
                <w:sz w:val="24"/>
                <w:szCs w:val="24"/>
              </w:rPr>
              <w:t>wypowiedzi pisemne stosując zróżnicowane struktury językowe adekwatne do tematu pracy</w:t>
            </w:r>
            <w:r w:rsidR="00037090" w:rsidRPr="00820CB1">
              <w:rPr>
                <w:sz w:val="24"/>
                <w:szCs w:val="24"/>
              </w:rPr>
              <w:t>, w tym wszelkiego rodzaju instrukcje i dokumentację techniczną.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DE2DFC" w14:textId="1374A5C7" w:rsidR="0028109C" w:rsidRPr="00820CB1" w:rsidRDefault="0028109C" w:rsidP="0028109C">
            <w:pPr>
              <w:jc w:val="center"/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K_U03</w:t>
            </w:r>
            <w:r w:rsidR="00053607" w:rsidRPr="00820CB1">
              <w:rPr>
                <w:sz w:val="24"/>
                <w:szCs w:val="24"/>
              </w:rPr>
              <w:t>,</w:t>
            </w:r>
          </w:p>
          <w:p w14:paraId="35A784DD" w14:textId="7D3A6914" w:rsidR="0028044B" w:rsidRPr="00820CB1" w:rsidRDefault="0028044B" w:rsidP="0028109C">
            <w:pPr>
              <w:jc w:val="center"/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K_U04, K_U05</w:t>
            </w:r>
          </w:p>
        </w:tc>
      </w:tr>
      <w:tr w:rsidR="0028044B" w:rsidRPr="00820CB1" w14:paraId="202121D9" w14:textId="77777777" w:rsidTr="684DCDA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61C5E79" w14:textId="5E12888C" w:rsidR="0028044B" w:rsidRPr="00820CB1" w:rsidRDefault="0028044B" w:rsidP="0028044B">
            <w:pPr>
              <w:jc w:val="center"/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610685" w14:textId="19FDAA00" w:rsidR="0028044B" w:rsidRPr="00820CB1" w:rsidRDefault="007C5C83" w:rsidP="0028044B">
            <w:pPr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Potrafi f</w:t>
            </w:r>
            <w:r w:rsidR="0028044B" w:rsidRPr="00820CB1">
              <w:rPr>
                <w:sz w:val="24"/>
                <w:szCs w:val="24"/>
              </w:rPr>
              <w:t>ormuł</w:t>
            </w:r>
            <w:r w:rsidRPr="00820CB1">
              <w:rPr>
                <w:sz w:val="24"/>
                <w:szCs w:val="24"/>
              </w:rPr>
              <w:t>ować</w:t>
            </w:r>
            <w:r w:rsidR="0028044B" w:rsidRPr="00820CB1">
              <w:rPr>
                <w:sz w:val="24"/>
                <w:szCs w:val="24"/>
              </w:rPr>
              <w:t xml:space="preserve"> </w:t>
            </w:r>
            <w:r w:rsidR="00037090" w:rsidRPr="00820CB1">
              <w:rPr>
                <w:sz w:val="24"/>
                <w:szCs w:val="24"/>
              </w:rPr>
              <w:t xml:space="preserve">poprawne i precyzyjne wypowiedzi ustne </w:t>
            </w:r>
            <w:r w:rsidR="73205B48" w:rsidRPr="00820CB1">
              <w:rPr>
                <w:sz w:val="24"/>
                <w:szCs w:val="24"/>
              </w:rPr>
              <w:t xml:space="preserve">zawierające treści specjalistyczne </w:t>
            </w:r>
            <w:r w:rsidR="00037090" w:rsidRPr="00820CB1">
              <w:rPr>
                <w:sz w:val="24"/>
                <w:szCs w:val="24"/>
              </w:rPr>
              <w:t>stos</w:t>
            </w:r>
            <w:r w:rsidR="29AE5549" w:rsidRPr="00820CB1">
              <w:rPr>
                <w:sz w:val="24"/>
                <w:szCs w:val="24"/>
              </w:rPr>
              <w:t>ując przy tym</w:t>
            </w:r>
            <w:r w:rsidR="00037090" w:rsidRPr="00820CB1">
              <w:rPr>
                <w:sz w:val="24"/>
                <w:szCs w:val="24"/>
              </w:rPr>
              <w:t xml:space="preserve"> odpowiedni</w:t>
            </w:r>
            <w:r w:rsidR="7F17A931" w:rsidRPr="00820CB1">
              <w:rPr>
                <w:sz w:val="24"/>
                <w:szCs w:val="24"/>
              </w:rPr>
              <w:t>e</w:t>
            </w:r>
            <w:r w:rsidR="00037090" w:rsidRPr="00820CB1">
              <w:rPr>
                <w:sz w:val="24"/>
                <w:szCs w:val="24"/>
              </w:rPr>
              <w:t xml:space="preserve"> struktur</w:t>
            </w:r>
            <w:r w:rsidR="17D25D22" w:rsidRPr="00820CB1">
              <w:rPr>
                <w:sz w:val="24"/>
                <w:szCs w:val="24"/>
              </w:rPr>
              <w:t>y</w:t>
            </w:r>
            <w:r w:rsidR="00037090" w:rsidRPr="00820CB1">
              <w:rPr>
                <w:sz w:val="24"/>
                <w:szCs w:val="24"/>
              </w:rPr>
              <w:t xml:space="preserve"> językow</w:t>
            </w:r>
            <w:r w:rsidR="55941348" w:rsidRPr="00820CB1">
              <w:rPr>
                <w:sz w:val="24"/>
                <w:szCs w:val="24"/>
              </w:rPr>
              <w:t>e</w:t>
            </w:r>
            <w:r w:rsidR="00037090" w:rsidRPr="00820CB1">
              <w:rPr>
                <w:sz w:val="24"/>
                <w:szCs w:val="24"/>
              </w:rPr>
              <w:t xml:space="preserve"> adekwatn</w:t>
            </w:r>
            <w:r w:rsidR="78FF27E6" w:rsidRPr="00820CB1">
              <w:rPr>
                <w:sz w:val="24"/>
                <w:szCs w:val="24"/>
              </w:rPr>
              <w:t>e</w:t>
            </w:r>
            <w:r w:rsidR="00037090" w:rsidRPr="00820CB1">
              <w:rPr>
                <w:sz w:val="24"/>
                <w:szCs w:val="24"/>
              </w:rPr>
              <w:t xml:space="preserve"> do tematyki wypowiedzi.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440FDA" w14:textId="032B5F2C" w:rsidR="0028044B" w:rsidRPr="00820CB1" w:rsidRDefault="0028044B" w:rsidP="0028109C">
            <w:pPr>
              <w:jc w:val="center"/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K_U04, K_U05</w:t>
            </w:r>
          </w:p>
        </w:tc>
      </w:tr>
      <w:tr w:rsidR="0028044B" w:rsidRPr="00820CB1" w14:paraId="728C2D25" w14:textId="77777777" w:rsidTr="684DCDA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21C3ADB" w14:textId="31EEC88B" w:rsidR="0028044B" w:rsidRPr="00820CB1" w:rsidRDefault="0028044B" w:rsidP="0028044B">
            <w:pPr>
              <w:jc w:val="center"/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00A9FCE" w14:textId="2B8F750E" w:rsidR="0028044B" w:rsidRPr="00820CB1" w:rsidRDefault="0028109C" w:rsidP="0028044B">
            <w:pPr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Posługuje się językiem angielskim na poziomie B2 ESOKJ (wykorzystując wszystkie umiejętności językowe: czytanie i słuchanie ze zrozumieniem, mówienie oraz pisanie) w zakresie studiowanej specjalności.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E36869" w14:textId="77777777" w:rsidR="00053607" w:rsidRPr="00820CB1" w:rsidRDefault="00053607" w:rsidP="0028109C">
            <w:pPr>
              <w:jc w:val="center"/>
              <w:rPr>
                <w:sz w:val="24"/>
                <w:szCs w:val="24"/>
              </w:rPr>
            </w:pPr>
          </w:p>
          <w:p w14:paraId="32A156D0" w14:textId="21A84ECA" w:rsidR="0028044B" w:rsidRPr="00820CB1" w:rsidRDefault="0028044B" w:rsidP="0028109C">
            <w:pPr>
              <w:jc w:val="center"/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K_U05</w:t>
            </w:r>
          </w:p>
        </w:tc>
      </w:tr>
      <w:tr w:rsidR="0028109C" w:rsidRPr="00820CB1" w14:paraId="4D622668" w14:textId="77777777" w:rsidTr="684DCDA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CB9CD82" w14:textId="1A8730DC" w:rsidR="0028109C" w:rsidRPr="00820CB1" w:rsidRDefault="0028109C" w:rsidP="0028109C">
            <w:pPr>
              <w:jc w:val="center"/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F0DC7C6" w14:textId="349D1D72" w:rsidR="0028109C" w:rsidRPr="00820CB1" w:rsidRDefault="0028109C" w:rsidP="0028109C">
            <w:pPr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Jest gotów do przekazywania informacji zdobytych z różnych źródeł i dba, aby wypowiedzi</w:t>
            </w:r>
            <w:r w:rsidRPr="00820CB1">
              <w:t xml:space="preserve"> </w:t>
            </w:r>
            <w:r w:rsidRPr="00820CB1">
              <w:rPr>
                <w:sz w:val="24"/>
                <w:szCs w:val="24"/>
              </w:rPr>
              <w:t>dotyczące postępów w zakresie nauk informatycznych, które formułuje w języku angielskim były zrozumiałe dla laika.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F74F053" w14:textId="77777777" w:rsidR="00053607" w:rsidRPr="00820CB1" w:rsidRDefault="00053607" w:rsidP="0028109C">
            <w:pPr>
              <w:jc w:val="center"/>
              <w:rPr>
                <w:sz w:val="24"/>
                <w:szCs w:val="24"/>
              </w:rPr>
            </w:pPr>
          </w:p>
          <w:p w14:paraId="6EB5BEB5" w14:textId="3F29537E" w:rsidR="0028109C" w:rsidRPr="00820CB1" w:rsidRDefault="0028109C" w:rsidP="0028109C">
            <w:pPr>
              <w:jc w:val="center"/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K_K06</w:t>
            </w:r>
          </w:p>
        </w:tc>
      </w:tr>
      <w:tr w:rsidR="0028109C" w:rsidRPr="00820CB1" w14:paraId="6F426054" w14:textId="77777777" w:rsidTr="684DCDA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EF26286" w14:textId="607671D9" w:rsidR="0028109C" w:rsidRPr="00820CB1" w:rsidRDefault="0028109C" w:rsidP="0028109C">
            <w:pPr>
              <w:jc w:val="center"/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3BA89DE" w14:textId="4890A04D" w:rsidR="0028109C" w:rsidRPr="00820CB1" w:rsidRDefault="0028109C" w:rsidP="0028109C">
            <w:pPr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Jest gotów do nawiązania i utrzymania</w:t>
            </w:r>
            <w:r w:rsidR="00053607" w:rsidRPr="00820CB1">
              <w:rPr>
                <w:sz w:val="24"/>
                <w:szCs w:val="24"/>
              </w:rPr>
              <w:t xml:space="preserve"> udanych</w:t>
            </w:r>
            <w:r w:rsidRPr="00820CB1">
              <w:rPr>
                <w:sz w:val="24"/>
                <w:szCs w:val="24"/>
              </w:rPr>
              <w:t xml:space="preserve"> relacji zawodowych z potencjalnymi partnerami posługującymi się językiem angielskim.</w:t>
            </w:r>
            <w:r w:rsidR="00053607" w:rsidRPr="00820CB1">
              <w:rPr>
                <w:sz w:val="24"/>
                <w:szCs w:val="24"/>
              </w:rPr>
              <w:t xml:space="preserve"> Wykazuje odpowiedzialność za jakość relacji zawodowych w swoim zespole.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611522" w14:textId="77777777" w:rsidR="00053607" w:rsidRPr="00820CB1" w:rsidRDefault="00053607" w:rsidP="0028109C">
            <w:pPr>
              <w:jc w:val="center"/>
              <w:rPr>
                <w:sz w:val="24"/>
                <w:szCs w:val="24"/>
              </w:rPr>
            </w:pPr>
          </w:p>
          <w:p w14:paraId="0CC44750" w14:textId="77777777" w:rsidR="00053607" w:rsidRPr="00820CB1" w:rsidRDefault="00053607" w:rsidP="0028109C">
            <w:pPr>
              <w:jc w:val="center"/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K_U02</w:t>
            </w:r>
          </w:p>
          <w:p w14:paraId="6647E5A9" w14:textId="031D0E8F" w:rsidR="0028109C" w:rsidRPr="00820CB1" w:rsidRDefault="0028109C" w:rsidP="0028109C">
            <w:pPr>
              <w:jc w:val="center"/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K_K04</w:t>
            </w:r>
          </w:p>
        </w:tc>
      </w:tr>
      <w:tr w:rsidR="0028109C" w:rsidRPr="00820CB1" w14:paraId="7E086838" w14:textId="77777777" w:rsidTr="684DCDA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2198CD4B" w14:textId="77777777" w:rsidR="0028109C" w:rsidRPr="00820CB1" w:rsidRDefault="0028109C" w:rsidP="0028109C">
            <w:pPr>
              <w:jc w:val="center"/>
              <w:rPr>
                <w:sz w:val="24"/>
                <w:szCs w:val="24"/>
              </w:rPr>
            </w:pPr>
            <w:r w:rsidRPr="00820CB1">
              <w:rPr>
                <w:b/>
                <w:sz w:val="24"/>
                <w:szCs w:val="24"/>
              </w:rPr>
              <w:t>TREŚCI PROGRAMOWE</w:t>
            </w:r>
          </w:p>
        </w:tc>
      </w:tr>
      <w:tr w:rsidR="0028109C" w:rsidRPr="00820CB1" w14:paraId="6103DE76" w14:textId="77777777" w:rsidTr="684DCDA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23933278" w14:textId="77777777" w:rsidR="0028109C" w:rsidRPr="00820CB1" w:rsidRDefault="0028109C" w:rsidP="0028109C">
            <w:pPr>
              <w:rPr>
                <w:b/>
                <w:sz w:val="24"/>
                <w:szCs w:val="24"/>
              </w:rPr>
            </w:pPr>
            <w:r w:rsidRPr="00820CB1">
              <w:rPr>
                <w:b/>
                <w:sz w:val="24"/>
                <w:szCs w:val="24"/>
              </w:rPr>
              <w:t>Wykład</w:t>
            </w:r>
          </w:p>
        </w:tc>
      </w:tr>
      <w:tr w:rsidR="0028109C" w:rsidRPr="00820CB1" w14:paraId="2B580E23" w14:textId="77777777" w:rsidTr="684DCDA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7A4FE6" w14:textId="77777777" w:rsidR="0028109C" w:rsidRPr="00820CB1" w:rsidRDefault="0028109C" w:rsidP="0028109C">
            <w:pPr>
              <w:rPr>
                <w:sz w:val="24"/>
                <w:szCs w:val="24"/>
              </w:rPr>
            </w:pPr>
          </w:p>
        </w:tc>
      </w:tr>
      <w:tr w:rsidR="0028109C" w:rsidRPr="00820CB1" w14:paraId="194E36D6" w14:textId="77777777" w:rsidTr="684DCDA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6C2317A0" w14:textId="77777777" w:rsidR="0028109C" w:rsidRPr="00820CB1" w:rsidRDefault="0028109C" w:rsidP="0028109C">
            <w:pPr>
              <w:rPr>
                <w:b/>
                <w:sz w:val="24"/>
                <w:szCs w:val="24"/>
              </w:rPr>
            </w:pPr>
            <w:r w:rsidRPr="00820CB1">
              <w:rPr>
                <w:b/>
                <w:sz w:val="24"/>
                <w:szCs w:val="24"/>
              </w:rPr>
              <w:t>Ćwiczenia</w:t>
            </w:r>
          </w:p>
        </w:tc>
      </w:tr>
      <w:tr w:rsidR="0028109C" w:rsidRPr="00820CB1" w14:paraId="050E3655" w14:textId="77777777" w:rsidTr="684DCDA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B88C6FD" w14:textId="62DBC66E" w:rsidR="00053607" w:rsidRPr="00820CB1" w:rsidRDefault="00053607" w:rsidP="00053607">
            <w:pPr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 xml:space="preserve">Rozwijanie sprawności komunikacyjnej i kompetencji językowych potrzebnych w różnych sytuacjach zawodowych, takich jak rozmowa kwalifikacyjna, negocjowanie warunków pracy, wywiad, specjalistyczna korespondencja elektroniczna, poszukiwanie rozwiązań potencjalnych problemów związanych z kompatybilnością zastosowanych rozwiązań, czy wdrażaniem innowacji technologicznych. </w:t>
            </w:r>
          </w:p>
          <w:p w14:paraId="2946CA8D" w14:textId="390EC208" w:rsidR="00053607" w:rsidRPr="00820CB1" w:rsidRDefault="00053607" w:rsidP="00053607">
            <w:pPr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 xml:space="preserve">Przybliżenie studentom aspektów pracy zespołowej i pracy w środowisku międzynarodowym. Grupowa analiza potencjalnych sytuacji problemowych oraz proponowanie rozwiązań w formie dyskusji. </w:t>
            </w:r>
          </w:p>
          <w:p w14:paraId="689A5DD2" w14:textId="1BD5599E" w:rsidR="0028109C" w:rsidRPr="00820CB1" w:rsidRDefault="00053607" w:rsidP="00053607">
            <w:pPr>
              <w:rPr>
                <w:sz w:val="22"/>
                <w:szCs w:val="22"/>
              </w:rPr>
            </w:pPr>
            <w:r w:rsidRPr="00820CB1">
              <w:rPr>
                <w:sz w:val="24"/>
                <w:szCs w:val="24"/>
              </w:rPr>
              <w:t>Doskonalenie umiejętności czytania, interpretowania i adaptacji obszerniejszych tekstów specjalistycznych dotyczących zagadnień informatycznych. Przygotowanie prezentacji w języku angielskim poświęconych realizowanym zadaniom inżynierskim.</w:t>
            </w:r>
          </w:p>
        </w:tc>
      </w:tr>
      <w:tr w:rsidR="0028109C" w:rsidRPr="00820CB1" w14:paraId="78665D17" w14:textId="77777777" w:rsidTr="684DCDA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0D4703B8" w14:textId="77777777" w:rsidR="0028109C" w:rsidRPr="00820CB1" w:rsidRDefault="0028109C" w:rsidP="0028109C">
            <w:pPr>
              <w:pStyle w:val="Nagwek1"/>
              <w:rPr>
                <w:szCs w:val="24"/>
              </w:rPr>
            </w:pPr>
            <w:r w:rsidRPr="00820CB1">
              <w:rPr>
                <w:szCs w:val="24"/>
              </w:rPr>
              <w:t>Laboratorium</w:t>
            </w:r>
          </w:p>
        </w:tc>
      </w:tr>
      <w:tr w:rsidR="0028109C" w:rsidRPr="00820CB1" w14:paraId="60741EA8" w14:textId="77777777" w:rsidTr="684DCDA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A0E44DA" w14:textId="77777777" w:rsidR="0028109C" w:rsidRPr="00820CB1" w:rsidRDefault="0028109C" w:rsidP="0028109C">
            <w:pPr>
              <w:rPr>
                <w:sz w:val="24"/>
                <w:szCs w:val="24"/>
              </w:rPr>
            </w:pPr>
          </w:p>
        </w:tc>
      </w:tr>
      <w:tr w:rsidR="0028109C" w:rsidRPr="00820CB1" w14:paraId="7916606C" w14:textId="77777777" w:rsidTr="684DCDA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61C90D76" w14:textId="77777777" w:rsidR="0028109C" w:rsidRPr="00820CB1" w:rsidRDefault="0028109C" w:rsidP="0028109C">
            <w:pPr>
              <w:pStyle w:val="Nagwek1"/>
              <w:rPr>
                <w:szCs w:val="24"/>
              </w:rPr>
            </w:pPr>
            <w:r w:rsidRPr="00820CB1">
              <w:rPr>
                <w:szCs w:val="24"/>
              </w:rPr>
              <w:t>Projekt</w:t>
            </w:r>
          </w:p>
        </w:tc>
      </w:tr>
      <w:tr w:rsidR="0028109C" w:rsidRPr="00820CB1" w14:paraId="02A15C2A" w14:textId="77777777" w:rsidTr="684DCDA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A7E1966" w14:textId="77777777" w:rsidR="0028109C" w:rsidRPr="00820CB1" w:rsidRDefault="0028109C" w:rsidP="0028109C">
            <w:pPr>
              <w:rPr>
                <w:sz w:val="24"/>
                <w:szCs w:val="24"/>
              </w:rPr>
            </w:pPr>
          </w:p>
        </w:tc>
      </w:tr>
      <w:tr w:rsidR="0028109C" w:rsidRPr="00820CB1" w14:paraId="16A8B3C3" w14:textId="77777777" w:rsidTr="684DCDA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14:paraId="03595F46" w14:textId="77777777" w:rsidR="0028109C" w:rsidRPr="00820CB1" w:rsidRDefault="0028109C" w:rsidP="0028109C">
            <w:pPr>
              <w:rPr>
                <w:b/>
                <w:sz w:val="24"/>
                <w:szCs w:val="24"/>
              </w:rPr>
            </w:pPr>
            <w:r w:rsidRPr="00820CB1">
              <w:rPr>
                <w:b/>
                <w:sz w:val="24"/>
                <w:szCs w:val="24"/>
              </w:rPr>
              <w:t>Seminarium</w:t>
            </w:r>
          </w:p>
        </w:tc>
      </w:tr>
      <w:tr w:rsidR="0028109C" w:rsidRPr="00820CB1" w14:paraId="16195E93" w14:textId="77777777" w:rsidTr="684DCDA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04F434" w14:textId="77777777" w:rsidR="0028109C" w:rsidRPr="00820CB1" w:rsidRDefault="0028109C" w:rsidP="0028109C">
            <w:pPr>
              <w:rPr>
                <w:b/>
                <w:sz w:val="24"/>
                <w:szCs w:val="24"/>
              </w:rPr>
            </w:pPr>
          </w:p>
        </w:tc>
      </w:tr>
      <w:tr w:rsidR="0028109C" w:rsidRPr="00820CB1" w14:paraId="5614B9C3" w14:textId="77777777" w:rsidTr="684DCDA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14:paraId="664DE9F1" w14:textId="77777777" w:rsidR="0028109C" w:rsidRPr="00820CB1" w:rsidRDefault="0028109C" w:rsidP="0028109C">
            <w:pPr>
              <w:rPr>
                <w:b/>
                <w:sz w:val="24"/>
                <w:szCs w:val="24"/>
              </w:rPr>
            </w:pPr>
            <w:r w:rsidRPr="00820CB1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28109C" w:rsidRPr="00820CB1" w14:paraId="21E75088" w14:textId="77777777" w:rsidTr="684DCDA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27474D" w14:textId="77777777" w:rsidR="0028109C" w:rsidRPr="00820CB1" w:rsidRDefault="0028109C" w:rsidP="0028109C">
            <w:pPr>
              <w:rPr>
                <w:sz w:val="24"/>
                <w:szCs w:val="24"/>
              </w:rPr>
            </w:pPr>
          </w:p>
        </w:tc>
      </w:tr>
    </w:tbl>
    <w:p w14:paraId="4209391D" w14:textId="77777777" w:rsidR="00505FE4" w:rsidRPr="00820CB1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820CB1" w14:paraId="3DEE1AD6" w14:textId="77777777" w:rsidTr="00A0655B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0E0DA" w14:textId="77777777" w:rsidR="00505FE4" w:rsidRPr="00820CB1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CC003C" w14:textId="77777777" w:rsidR="00D11207" w:rsidRPr="00820CB1" w:rsidRDefault="00D11207" w:rsidP="00D11207">
            <w:pPr>
              <w:rPr>
                <w:sz w:val="24"/>
                <w:szCs w:val="24"/>
                <w:lang w:val="en-US"/>
              </w:rPr>
            </w:pPr>
            <w:r w:rsidRPr="00820CB1">
              <w:rPr>
                <w:sz w:val="24"/>
                <w:szCs w:val="24"/>
                <w:lang w:val="en-US"/>
              </w:rPr>
              <w:t xml:space="preserve">Barrall I. &amp; Rogers J., </w:t>
            </w:r>
            <w:r w:rsidRPr="00820CB1">
              <w:rPr>
                <w:i/>
                <w:iCs/>
                <w:sz w:val="24"/>
                <w:szCs w:val="24"/>
                <w:lang w:val="en-US"/>
              </w:rPr>
              <w:t>Lifestyle. English for work socializing &amp; travel. Upper Intermediate</w:t>
            </w:r>
            <w:r w:rsidRPr="00820CB1">
              <w:rPr>
                <w:sz w:val="24"/>
                <w:szCs w:val="24"/>
                <w:lang w:val="en-US"/>
              </w:rPr>
              <w:t>, Pearson Education Limited, 2012</w:t>
            </w:r>
          </w:p>
          <w:p w14:paraId="2F31E6D9" w14:textId="77777777" w:rsidR="00D11207" w:rsidRPr="00820CB1" w:rsidRDefault="00D11207" w:rsidP="00D11207">
            <w:pPr>
              <w:rPr>
                <w:sz w:val="24"/>
                <w:szCs w:val="24"/>
                <w:lang w:val="en-US"/>
              </w:rPr>
            </w:pPr>
            <w:proofErr w:type="spellStart"/>
            <w:r w:rsidRPr="00820CB1">
              <w:rPr>
                <w:sz w:val="24"/>
                <w:szCs w:val="24"/>
                <w:lang w:val="en-US"/>
              </w:rPr>
              <w:t>Oxenden</w:t>
            </w:r>
            <w:proofErr w:type="spellEnd"/>
            <w:r w:rsidRPr="00820CB1">
              <w:rPr>
                <w:sz w:val="24"/>
                <w:szCs w:val="24"/>
                <w:lang w:val="en-US"/>
              </w:rPr>
              <w:t xml:space="preserve"> C., Latham-Koenig C., </w:t>
            </w:r>
            <w:r w:rsidRPr="00820CB1">
              <w:rPr>
                <w:i/>
                <w:iCs/>
                <w:sz w:val="24"/>
                <w:szCs w:val="24"/>
                <w:lang w:val="en-US"/>
              </w:rPr>
              <w:t>New English File. Upper-intermediate</w:t>
            </w:r>
            <w:r w:rsidRPr="00820CB1">
              <w:rPr>
                <w:sz w:val="24"/>
                <w:szCs w:val="24"/>
                <w:lang w:val="en-US"/>
              </w:rPr>
              <w:t>, Oxford University Press, 2008</w:t>
            </w:r>
          </w:p>
          <w:p w14:paraId="2871DFC9" w14:textId="77777777" w:rsidR="00D11207" w:rsidRPr="00820CB1" w:rsidRDefault="00D11207" w:rsidP="00D11207">
            <w:pPr>
              <w:rPr>
                <w:sz w:val="24"/>
                <w:szCs w:val="24"/>
                <w:lang w:val="en-US"/>
              </w:rPr>
            </w:pPr>
            <w:proofErr w:type="spellStart"/>
            <w:r w:rsidRPr="00820CB1">
              <w:rPr>
                <w:sz w:val="24"/>
                <w:szCs w:val="24"/>
                <w:lang w:val="en-US"/>
              </w:rPr>
              <w:t>Oxenden</w:t>
            </w:r>
            <w:proofErr w:type="spellEnd"/>
            <w:r w:rsidRPr="00820CB1">
              <w:rPr>
                <w:sz w:val="24"/>
                <w:szCs w:val="24"/>
                <w:lang w:val="en-US"/>
              </w:rPr>
              <w:t xml:space="preserve"> C., Latham-Koenig C., </w:t>
            </w:r>
            <w:r w:rsidRPr="00820CB1">
              <w:rPr>
                <w:i/>
                <w:iCs/>
                <w:sz w:val="24"/>
                <w:szCs w:val="24"/>
                <w:lang w:val="en-US"/>
              </w:rPr>
              <w:t>New English File. Intermediate</w:t>
            </w:r>
            <w:r w:rsidRPr="00820CB1">
              <w:rPr>
                <w:sz w:val="24"/>
                <w:szCs w:val="24"/>
                <w:lang w:val="en-US"/>
              </w:rPr>
              <w:t>, Oxford University Press, 2006</w:t>
            </w:r>
          </w:p>
          <w:p w14:paraId="33A2EA67" w14:textId="77777777" w:rsidR="00D11207" w:rsidRPr="00820CB1" w:rsidRDefault="00D11207" w:rsidP="00D11207">
            <w:pPr>
              <w:rPr>
                <w:sz w:val="24"/>
                <w:szCs w:val="24"/>
                <w:lang w:val="en-US"/>
              </w:rPr>
            </w:pPr>
            <w:r w:rsidRPr="00820CB1">
              <w:rPr>
                <w:sz w:val="24"/>
                <w:szCs w:val="24"/>
                <w:lang w:val="en-US"/>
              </w:rPr>
              <w:t xml:space="preserve">Hughes J. &amp; Naunton J., </w:t>
            </w:r>
            <w:r w:rsidRPr="00820CB1">
              <w:rPr>
                <w:i/>
                <w:iCs/>
                <w:sz w:val="24"/>
                <w:szCs w:val="24"/>
                <w:lang w:val="en-US"/>
              </w:rPr>
              <w:t>Business Result. Intermediate</w:t>
            </w:r>
            <w:r w:rsidRPr="00820CB1">
              <w:rPr>
                <w:sz w:val="24"/>
                <w:szCs w:val="24"/>
                <w:lang w:val="en-US"/>
              </w:rPr>
              <w:t>, Oxford University Press, 2008</w:t>
            </w:r>
          </w:p>
          <w:p w14:paraId="0C0736BB" w14:textId="77777777" w:rsidR="00D11207" w:rsidRPr="00820CB1" w:rsidRDefault="00D11207" w:rsidP="00D11207">
            <w:pPr>
              <w:rPr>
                <w:sz w:val="24"/>
                <w:szCs w:val="24"/>
                <w:lang w:val="en-US"/>
              </w:rPr>
            </w:pPr>
            <w:r w:rsidRPr="00820CB1">
              <w:rPr>
                <w:sz w:val="24"/>
                <w:szCs w:val="24"/>
                <w:lang w:val="en-US"/>
              </w:rPr>
              <w:t xml:space="preserve">Duckworth M. &amp; Turner R., </w:t>
            </w:r>
            <w:r w:rsidRPr="00820CB1">
              <w:rPr>
                <w:i/>
                <w:iCs/>
                <w:sz w:val="24"/>
                <w:szCs w:val="24"/>
                <w:lang w:val="en-US"/>
              </w:rPr>
              <w:t>Business Result. Upper-intermediate</w:t>
            </w:r>
            <w:r w:rsidRPr="00820CB1">
              <w:rPr>
                <w:sz w:val="24"/>
                <w:szCs w:val="24"/>
                <w:lang w:val="en-US"/>
              </w:rPr>
              <w:t>, Oxford University Press, 2008</w:t>
            </w:r>
          </w:p>
          <w:p w14:paraId="14CFB97A" w14:textId="40527480" w:rsidR="00505FE4" w:rsidRPr="00820CB1" w:rsidRDefault="00D11207" w:rsidP="00D11207">
            <w:pPr>
              <w:rPr>
                <w:sz w:val="24"/>
                <w:szCs w:val="24"/>
                <w:lang w:val="en-US"/>
              </w:rPr>
            </w:pPr>
            <w:r w:rsidRPr="00820CB1">
              <w:rPr>
                <w:sz w:val="24"/>
                <w:szCs w:val="24"/>
                <w:lang w:val="en-US"/>
              </w:rPr>
              <w:t xml:space="preserve">Evans Virginia, </w:t>
            </w:r>
            <w:proofErr w:type="spellStart"/>
            <w:r w:rsidRPr="00820CB1">
              <w:rPr>
                <w:sz w:val="24"/>
                <w:szCs w:val="24"/>
                <w:lang w:val="en-US"/>
              </w:rPr>
              <w:t>Doodley</w:t>
            </w:r>
            <w:proofErr w:type="spellEnd"/>
            <w:r w:rsidRPr="00820CB1">
              <w:rPr>
                <w:sz w:val="24"/>
                <w:szCs w:val="24"/>
                <w:lang w:val="en-US"/>
              </w:rPr>
              <w:t xml:space="preserve"> Jerry, Kennedy Will, </w:t>
            </w:r>
            <w:r w:rsidRPr="00820CB1">
              <w:rPr>
                <w:i/>
                <w:iCs/>
                <w:sz w:val="24"/>
                <w:szCs w:val="24"/>
                <w:lang w:val="en-US"/>
              </w:rPr>
              <w:t>Career Paths Computing</w:t>
            </w:r>
            <w:r w:rsidRPr="00820CB1">
              <w:rPr>
                <w:sz w:val="24"/>
                <w:szCs w:val="24"/>
                <w:lang w:val="en-US"/>
              </w:rPr>
              <w:t xml:space="preserve">, </w:t>
            </w:r>
            <w:r w:rsidRPr="00820CB1">
              <w:rPr>
                <w:i/>
                <w:iCs/>
                <w:sz w:val="24"/>
                <w:szCs w:val="24"/>
                <w:lang w:val="en-US"/>
              </w:rPr>
              <w:t xml:space="preserve">Second Edition, Book </w:t>
            </w:r>
            <w:r w:rsidR="009229F3" w:rsidRPr="00820CB1">
              <w:rPr>
                <w:i/>
                <w:iCs/>
                <w:sz w:val="24"/>
                <w:szCs w:val="24"/>
                <w:lang w:val="en-US"/>
              </w:rPr>
              <w:t>3</w:t>
            </w:r>
            <w:r w:rsidRPr="00820CB1">
              <w:rPr>
                <w:sz w:val="24"/>
                <w:szCs w:val="24"/>
                <w:lang w:val="en-US"/>
              </w:rPr>
              <w:t>, Express Publishing, 2022</w:t>
            </w:r>
          </w:p>
          <w:p w14:paraId="2C1F0ACD" w14:textId="119E3437" w:rsidR="00D11207" w:rsidRPr="00820CB1" w:rsidRDefault="00D11207" w:rsidP="00D11207">
            <w:pPr>
              <w:rPr>
                <w:sz w:val="24"/>
                <w:szCs w:val="24"/>
                <w:lang w:val="en-US"/>
              </w:rPr>
            </w:pPr>
            <w:r w:rsidRPr="00820CB1">
              <w:rPr>
                <w:sz w:val="24"/>
                <w:szCs w:val="24"/>
                <w:lang w:val="en-US"/>
              </w:rPr>
              <w:t xml:space="preserve">Marks, J., </w:t>
            </w:r>
            <w:r w:rsidRPr="00820CB1">
              <w:rPr>
                <w:i/>
                <w:iCs/>
                <w:sz w:val="24"/>
                <w:szCs w:val="24"/>
                <w:lang w:val="en-US"/>
              </w:rPr>
              <w:t>Check your English Vocabulary for Computers and Information</w:t>
            </w:r>
            <w:r w:rsidRPr="00820CB1">
              <w:rPr>
                <w:sz w:val="24"/>
                <w:szCs w:val="24"/>
                <w:lang w:val="en-US"/>
              </w:rPr>
              <w:t xml:space="preserve"> </w:t>
            </w:r>
            <w:r w:rsidRPr="00820CB1">
              <w:rPr>
                <w:i/>
                <w:iCs/>
                <w:sz w:val="24"/>
                <w:szCs w:val="24"/>
                <w:lang w:val="en-US"/>
              </w:rPr>
              <w:t>Technology. Third Edition</w:t>
            </w:r>
            <w:r w:rsidRPr="00820CB1">
              <w:rPr>
                <w:sz w:val="24"/>
                <w:szCs w:val="24"/>
                <w:lang w:val="en-US"/>
              </w:rPr>
              <w:t>, A &amp; C  Black Publishers Ltd, 2007</w:t>
            </w:r>
          </w:p>
        </w:tc>
      </w:tr>
      <w:tr w:rsidR="00505FE4" w:rsidRPr="00B52DA2" w14:paraId="21483C4D" w14:textId="77777777" w:rsidTr="00B83E21">
        <w:trPr>
          <w:trHeight w:val="4345"/>
        </w:trPr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85EB4" w14:textId="77777777" w:rsidR="00505FE4" w:rsidRPr="00820CB1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lastRenderedPageBreak/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D97AE4" w14:textId="77777777" w:rsidR="00F60F48" w:rsidRPr="00820CB1" w:rsidRDefault="00F60F48" w:rsidP="00F60F48">
            <w:pPr>
              <w:rPr>
                <w:sz w:val="24"/>
                <w:szCs w:val="24"/>
                <w:lang w:val="en-US"/>
              </w:rPr>
            </w:pPr>
            <w:proofErr w:type="spellStart"/>
            <w:r w:rsidRPr="00820CB1">
              <w:rPr>
                <w:sz w:val="24"/>
                <w:szCs w:val="24"/>
                <w:lang w:val="en-US"/>
              </w:rPr>
              <w:t>Glendinig</w:t>
            </w:r>
            <w:proofErr w:type="spellEnd"/>
            <w:r w:rsidRPr="00820CB1">
              <w:rPr>
                <w:sz w:val="24"/>
                <w:szCs w:val="24"/>
                <w:lang w:val="en-US"/>
              </w:rPr>
              <w:t xml:space="preserve"> E.H., McEwan J., </w:t>
            </w:r>
            <w:r w:rsidRPr="00820CB1">
              <w:rPr>
                <w:i/>
                <w:iCs/>
                <w:sz w:val="24"/>
                <w:szCs w:val="24"/>
                <w:lang w:val="en-US"/>
              </w:rPr>
              <w:t>Oxford English for Information Technology</w:t>
            </w:r>
            <w:r w:rsidRPr="00820CB1">
              <w:rPr>
                <w:sz w:val="24"/>
                <w:szCs w:val="24"/>
                <w:lang w:val="en-US"/>
              </w:rPr>
              <w:t xml:space="preserve">. </w:t>
            </w:r>
            <w:r w:rsidRPr="00820CB1">
              <w:rPr>
                <w:i/>
                <w:iCs/>
                <w:sz w:val="24"/>
                <w:szCs w:val="24"/>
                <w:lang w:val="en-US"/>
              </w:rPr>
              <w:t>Second Edition</w:t>
            </w:r>
            <w:r w:rsidRPr="00820CB1">
              <w:rPr>
                <w:sz w:val="24"/>
                <w:szCs w:val="24"/>
                <w:lang w:val="en-US"/>
              </w:rPr>
              <w:t>,</w:t>
            </w:r>
            <w:r w:rsidRPr="00820CB1">
              <w:rPr>
                <w:lang w:val="en-US"/>
              </w:rPr>
              <w:t xml:space="preserve"> </w:t>
            </w:r>
            <w:r w:rsidRPr="00820CB1">
              <w:rPr>
                <w:sz w:val="24"/>
                <w:szCs w:val="24"/>
                <w:lang w:val="en-US"/>
              </w:rPr>
              <w:t>Oxford University Press, 2006</w:t>
            </w:r>
          </w:p>
          <w:p w14:paraId="5854F3CA" w14:textId="77777777" w:rsidR="00505FE4" w:rsidRPr="00820CB1" w:rsidRDefault="007E1E63" w:rsidP="007E1E63">
            <w:pPr>
              <w:rPr>
                <w:sz w:val="24"/>
                <w:szCs w:val="24"/>
                <w:lang w:val="en-US"/>
              </w:rPr>
            </w:pPr>
            <w:proofErr w:type="spellStart"/>
            <w:r w:rsidRPr="00820CB1">
              <w:rPr>
                <w:sz w:val="24"/>
                <w:szCs w:val="24"/>
                <w:lang w:val="en-US"/>
              </w:rPr>
              <w:t>Glendinig</w:t>
            </w:r>
            <w:proofErr w:type="spellEnd"/>
            <w:r w:rsidRPr="00820CB1">
              <w:rPr>
                <w:sz w:val="24"/>
                <w:szCs w:val="24"/>
                <w:lang w:val="en-US"/>
              </w:rPr>
              <w:t xml:space="preserve"> E.H., McEwan J., </w:t>
            </w:r>
            <w:r w:rsidR="00D11207" w:rsidRPr="00820CB1">
              <w:rPr>
                <w:i/>
                <w:iCs/>
                <w:sz w:val="24"/>
                <w:szCs w:val="24"/>
                <w:lang w:val="en-US"/>
              </w:rPr>
              <w:t>Basic English for Computing: revised and updated</w:t>
            </w:r>
            <w:r w:rsidRPr="00820CB1">
              <w:rPr>
                <w:sz w:val="24"/>
                <w:szCs w:val="24"/>
                <w:lang w:val="en-US"/>
              </w:rPr>
              <w:t xml:space="preserve">, </w:t>
            </w:r>
            <w:r w:rsidR="00D11207" w:rsidRPr="00820CB1">
              <w:rPr>
                <w:sz w:val="24"/>
                <w:szCs w:val="24"/>
                <w:lang w:val="en-US"/>
              </w:rPr>
              <w:t>Oxford University Press, 2003.</w:t>
            </w:r>
          </w:p>
          <w:p w14:paraId="0BC7D402" w14:textId="282A0F22" w:rsidR="00B83E21" w:rsidRPr="00820CB1" w:rsidRDefault="00B83E21" w:rsidP="007E1E63">
            <w:pPr>
              <w:rPr>
                <w:sz w:val="24"/>
                <w:szCs w:val="24"/>
                <w:lang w:val="en-US"/>
              </w:rPr>
            </w:pPr>
            <w:r w:rsidRPr="00820CB1">
              <w:rPr>
                <w:sz w:val="24"/>
                <w:szCs w:val="24"/>
                <w:lang w:val="en-US"/>
              </w:rPr>
              <w:t xml:space="preserve">Esteras </w:t>
            </w:r>
            <w:proofErr w:type="spellStart"/>
            <w:r w:rsidRPr="00820CB1">
              <w:rPr>
                <w:sz w:val="24"/>
                <w:szCs w:val="24"/>
                <w:lang w:val="en-US"/>
              </w:rPr>
              <w:t>Remacha</w:t>
            </w:r>
            <w:proofErr w:type="spellEnd"/>
            <w:r w:rsidRPr="00820CB1">
              <w:rPr>
                <w:sz w:val="24"/>
                <w:szCs w:val="24"/>
                <w:lang w:val="en-US"/>
              </w:rPr>
              <w:t xml:space="preserve">, Santiago &amp;  Marco Fabre Elena, </w:t>
            </w:r>
            <w:r w:rsidRPr="00820CB1">
              <w:rPr>
                <w:i/>
                <w:iCs/>
                <w:sz w:val="24"/>
                <w:szCs w:val="24"/>
                <w:lang w:val="en-US"/>
              </w:rPr>
              <w:t>Professional English in Use ICT</w:t>
            </w:r>
            <w:r w:rsidRPr="00820CB1">
              <w:rPr>
                <w:sz w:val="24"/>
                <w:szCs w:val="24"/>
                <w:lang w:val="en-US"/>
              </w:rPr>
              <w:t>, Cambridge University Press, 2007</w:t>
            </w:r>
          </w:p>
          <w:p w14:paraId="5F1E1281" w14:textId="11479151" w:rsidR="00540932" w:rsidRPr="00820CB1" w:rsidRDefault="00B52DA2" w:rsidP="007E1E63">
            <w:pPr>
              <w:rPr>
                <w:sz w:val="24"/>
                <w:szCs w:val="24"/>
                <w:lang w:val="en-US"/>
              </w:rPr>
            </w:pPr>
            <w:hyperlink r:id="rId10" w:history="1">
              <w:r w:rsidR="00540932" w:rsidRPr="00820CB1">
                <w:rPr>
                  <w:rStyle w:val="Hipercze"/>
                  <w:sz w:val="24"/>
                  <w:szCs w:val="24"/>
                  <w:lang w:val="en-US"/>
                </w:rPr>
                <w:t>https://learnenglish.britishcouncil.org/</w:t>
              </w:r>
            </w:hyperlink>
          </w:p>
          <w:p w14:paraId="43B0245B" w14:textId="70F84D33" w:rsidR="00540932" w:rsidRPr="00820CB1" w:rsidRDefault="00B52DA2" w:rsidP="007E1E63">
            <w:pPr>
              <w:rPr>
                <w:sz w:val="24"/>
                <w:szCs w:val="24"/>
                <w:lang w:val="en-US"/>
              </w:rPr>
            </w:pPr>
            <w:hyperlink r:id="rId11" w:history="1">
              <w:r w:rsidR="00540932" w:rsidRPr="00820CB1">
                <w:rPr>
                  <w:rStyle w:val="Hipercze"/>
                  <w:sz w:val="24"/>
                  <w:szCs w:val="24"/>
                  <w:lang w:val="en-US"/>
                </w:rPr>
                <w:t>https://ed.ted.com/lessons?direction=desc&amp;sort=featured-position</w:t>
              </w:r>
            </w:hyperlink>
          </w:p>
          <w:p w14:paraId="6EB528EB" w14:textId="3D2652C4" w:rsidR="00B83E21" w:rsidRPr="00820CB1" w:rsidRDefault="00B52DA2" w:rsidP="007E1E63">
            <w:pPr>
              <w:rPr>
                <w:sz w:val="24"/>
                <w:szCs w:val="24"/>
                <w:lang w:val="en-US"/>
              </w:rPr>
            </w:pPr>
            <w:hyperlink r:id="rId12" w:history="1">
              <w:r w:rsidR="00B83E21" w:rsidRPr="00820CB1">
                <w:rPr>
                  <w:rStyle w:val="Hipercze"/>
                  <w:sz w:val="24"/>
                  <w:szCs w:val="24"/>
                  <w:lang w:val="en-US"/>
                </w:rPr>
                <w:t>https://www.home.sandvik/en/stories/articles/?gad_source=1&amp;gclid=CjwKCAjw65-zBhBkEiwAjrqRMBaCGCewM5_7l_bQq2R1csJiUluver4US2dc8Y0zJc11E6OTuRQ5LxoC5sUQAvD_BwE&amp;category=Digitalization</w:t>
              </w:r>
            </w:hyperlink>
          </w:p>
          <w:p w14:paraId="2E700A82" w14:textId="320946C5" w:rsidR="00B83E21" w:rsidRPr="00820CB1" w:rsidRDefault="00B52DA2" w:rsidP="007E1E63">
            <w:pPr>
              <w:rPr>
                <w:sz w:val="24"/>
                <w:szCs w:val="24"/>
                <w:lang w:val="en-US"/>
              </w:rPr>
            </w:pPr>
            <w:hyperlink r:id="rId13" w:history="1">
              <w:r w:rsidR="00B83E21" w:rsidRPr="00820CB1">
                <w:rPr>
                  <w:rStyle w:val="Hipercze"/>
                  <w:sz w:val="24"/>
                  <w:szCs w:val="24"/>
                  <w:lang w:val="en-US"/>
                </w:rPr>
                <w:t>https://www.popsci.com/category/technology/</w:t>
              </w:r>
            </w:hyperlink>
          </w:p>
          <w:p w14:paraId="3DB3A164" w14:textId="6C5B0F7F" w:rsidR="00B83E21" w:rsidRPr="00820CB1" w:rsidRDefault="00B52DA2" w:rsidP="007E1E63">
            <w:pPr>
              <w:rPr>
                <w:sz w:val="24"/>
                <w:szCs w:val="24"/>
                <w:lang w:val="en-US"/>
              </w:rPr>
            </w:pPr>
            <w:hyperlink r:id="rId14" w:history="1">
              <w:r w:rsidR="00B83E21" w:rsidRPr="00820CB1">
                <w:rPr>
                  <w:rStyle w:val="Hipercze"/>
                  <w:sz w:val="24"/>
                  <w:szCs w:val="24"/>
                  <w:lang w:val="en-US"/>
                </w:rPr>
                <w:t>https://www.youtube.com/channel/UCVLZmDKeT-mV4H3ToYXIFYg/videos</w:t>
              </w:r>
            </w:hyperlink>
          </w:p>
          <w:p w14:paraId="1A230625" w14:textId="1B1B84B8" w:rsidR="00B83E21" w:rsidRPr="00820CB1" w:rsidRDefault="00B52DA2" w:rsidP="007E1E63">
            <w:pPr>
              <w:rPr>
                <w:sz w:val="24"/>
                <w:szCs w:val="24"/>
                <w:lang w:val="en-US"/>
              </w:rPr>
            </w:pPr>
            <w:hyperlink r:id="rId15" w:history="1">
              <w:r w:rsidR="00B83E21" w:rsidRPr="00820CB1">
                <w:rPr>
                  <w:rStyle w:val="Hipercze"/>
                  <w:sz w:val="24"/>
                  <w:szCs w:val="24"/>
                  <w:lang w:val="en-US"/>
                </w:rPr>
                <w:t>https://www.businessinsider.com/tech?IR=T</w:t>
              </w:r>
            </w:hyperlink>
          </w:p>
          <w:p w14:paraId="2D1DC09B" w14:textId="73E0DBA5" w:rsidR="00B83E21" w:rsidRPr="00820CB1" w:rsidRDefault="00B52DA2" w:rsidP="00365D11">
            <w:pPr>
              <w:rPr>
                <w:sz w:val="24"/>
                <w:szCs w:val="24"/>
                <w:lang w:val="en-US"/>
              </w:rPr>
            </w:pPr>
            <w:hyperlink r:id="rId16" w:history="1">
              <w:r w:rsidR="00365D11" w:rsidRPr="00820CB1">
                <w:rPr>
                  <w:rStyle w:val="Hipercze"/>
                  <w:sz w:val="24"/>
                  <w:szCs w:val="24"/>
                  <w:lang w:val="en-US"/>
                </w:rPr>
                <w:t>https://www.ironhack.com/gb/blog/understanding-cultural-differences-in-the-tech-industry</w:t>
              </w:r>
            </w:hyperlink>
          </w:p>
          <w:p w14:paraId="74A60CDC" w14:textId="1CE4D2CB" w:rsidR="00365D11" w:rsidRPr="00820CB1" w:rsidRDefault="00365D11" w:rsidP="00365D11">
            <w:pPr>
              <w:rPr>
                <w:sz w:val="24"/>
                <w:szCs w:val="24"/>
                <w:lang w:val="en-US"/>
              </w:rPr>
            </w:pPr>
          </w:p>
        </w:tc>
      </w:tr>
      <w:tr w:rsidR="00505FE4" w:rsidRPr="00820CB1" w14:paraId="2A2AA9A3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E0A7F" w14:textId="77777777" w:rsidR="00505FE4" w:rsidRPr="00820CB1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820CB1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03D858" w14:textId="1AE367DB" w:rsidR="007E1E63" w:rsidRPr="00820CB1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komunikacyjna</w:t>
            </w:r>
          </w:p>
          <w:p w14:paraId="3D8F9D28" w14:textId="2113F92E" w:rsidR="007E1E63" w:rsidRPr="00820CB1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audio-</w:t>
            </w:r>
            <w:proofErr w:type="spellStart"/>
            <w:r w:rsidRPr="00820CB1">
              <w:rPr>
                <w:sz w:val="24"/>
                <w:szCs w:val="24"/>
              </w:rPr>
              <w:t>lingwalna</w:t>
            </w:r>
            <w:proofErr w:type="spellEnd"/>
          </w:p>
          <w:p w14:paraId="498CE4AB" w14:textId="164B0B2B" w:rsidR="007E1E63" w:rsidRPr="00820CB1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gramatyczno-translacyjna</w:t>
            </w:r>
          </w:p>
          <w:p w14:paraId="3D2D457E" w14:textId="77777777" w:rsidR="007E1E63" w:rsidRPr="00820CB1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metody podające: instruktaż, objaśnienia, praca z podręcznikiem</w:t>
            </w:r>
          </w:p>
          <w:p w14:paraId="0CCFD6A8" w14:textId="64E12C83" w:rsidR="007E1E63" w:rsidRPr="00820CB1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dyskusje, symulacje, dialogi, dryle</w:t>
            </w:r>
          </w:p>
          <w:p w14:paraId="1C6AA361" w14:textId="2D758810" w:rsidR="007E1E63" w:rsidRPr="00820CB1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praca indywidualna, w parach i grupach</w:t>
            </w:r>
          </w:p>
          <w:p w14:paraId="420A8A7E" w14:textId="77777777" w:rsidR="007E1E63" w:rsidRPr="00820CB1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wypełnianie luk, testy wielokrotnego wyboru, łączenie części tekstów;</w:t>
            </w:r>
          </w:p>
          <w:p w14:paraId="462590A3" w14:textId="296FDDD7" w:rsidR="00505FE4" w:rsidRPr="00820CB1" w:rsidRDefault="007E1E63" w:rsidP="007E1E63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  <w:tr w:rsidR="00505FE4" w:rsidRPr="00820CB1" w14:paraId="497CD129" w14:textId="77777777" w:rsidTr="00893430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1BAA5AF" w14:textId="77777777" w:rsidR="00505FE4" w:rsidRPr="00820CB1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7311C0" w14:textId="61DD2F87" w:rsidR="00505FE4" w:rsidRPr="00820CB1" w:rsidRDefault="00505FE4" w:rsidP="00B14C52">
            <w:pPr>
              <w:rPr>
                <w:sz w:val="24"/>
                <w:szCs w:val="24"/>
              </w:rPr>
            </w:pPr>
          </w:p>
        </w:tc>
      </w:tr>
    </w:tbl>
    <w:p w14:paraId="5470E6A3" w14:textId="77777777" w:rsidR="00505FE4" w:rsidRPr="00820CB1" w:rsidRDefault="00505FE4" w:rsidP="00505FE4">
      <w:pPr>
        <w:rPr>
          <w:sz w:val="22"/>
          <w:szCs w:val="22"/>
        </w:rPr>
      </w:pPr>
      <w:r w:rsidRPr="00820CB1">
        <w:rPr>
          <w:sz w:val="22"/>
          <w:szCs w:val="22"/>
        </w:rPr>
        <w:t>* Literatura może być zmieniona po akceptacji Dyrektora Instytutu</w:t>
      </w:r>
    </w:p>
    <w:p w14:paraId="0A4CE5C4" w14:textId="77777777" w:rsidR="00505FE4" w:rsidRPr="00820CB1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820CB1" w14:paraId="31A27C7D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43174EEB" w14:textId="77777777" w:rsidR="00505FE4" w:rsidRPr="00820CB1" w:rsidRDefault="00505FE4" w:rsidP="00F77DC4">
            <w:pPr>
              <w:jc w:val="center"/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3B687B" w14:textId="77777777" w:rsidR="00505FE4" w:rsidRPr="00820CB1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32243217" w14:textId="77777777" w:rsidR="00505FE4" w:rsidRPr="00820CB1" w:rsidRDefault="00505FE4" w:rsidP="00F77DC4">
            <w:pPr>
              <w:jc w:val="center"/>
              <w:rPr>
                <w:sz w:val="18"/>
                <w:szCs w:val="18"/>
              </w:rPr>
            </w:pPr>
            <w:r w:rsidRPr="00820CB1">
              <w:rPr>
                <w:sz w:val="18"/>
                <w:szCs w:val="18"/>
              </w:rPr>
              <w:t>Nr efektu uczenia się/grupy efektów</w:t>
            </w:r>
            <w:r w:rsidRPr="00820CB1">
              <w:rPr>
                <w:sz w:val="18"/>
                <w:szCs w:val="18"/>
              </w:rPr>
              <w:br/>
            </w:r>
          </w:p>
        </w:tc>
      </w:tr>
      <w:tr w:rsidR="00486077" w:rsidRPr="00820CB1" w14:paraId="12F0EB9D" w14:textId="77777777" w:rsidTr="001E0B9F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418EA2F9" w14:textId="676EC1FE" w:rsidR="00486077" w:rsidRPr="00820CB1" w:rsidRDefault="00486077" w:rsidP="00486077">
            <w:pPr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 xml:space="preserve">1 kolokwium z zadaniami sprawdzającymi umiejętności praktyczne: czytania i słuchania ze zrozumieniem, pisania oraz wybrane zagadnienia gramatyczne i leksykalne z dziedziny informatyki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180F02F3" w14:textId="0FCF98B9" w:rsidR="00486077" w:rsidRPr="00820CB1" w:rsidRDefault="00486077" w:rsidP="00486077">
            <w:pPr>
              <w:jc w:val="center"/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4</w:t>
            </w:r>
          </w:p>
        </w:tc>
      </w:tr>
      <w:tr w:rsidR="00486077" w:rsidRPr="00820CB1" w14:paraId="1D2CF5D8" w14:textId="77777777" w:rsidTr="001E0B9F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8314229" w14:textId="1064C49C" w:rsidR="00486077" w:rsidRPr="00820CB1" w:rsidRDefault="00486077" w:rsidP="00486077">
            <w:pPr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1 zadanie realizowane w grupie z użyciem różnych źródeł wiedzy specjalistycznej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C3F8CE" w14:textId="5128B4CA" w:rsidR="00486077" w:rsidRPr="00820CB1" w:rsidRDefault="00486077" w:rsidP="00486077">
            <w:pPr>
              <w:jc w:val="center"/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1, 2, 5</w:t>
            </w:r>
          </w:p>
        </w:tc>
      </w:tr>
      <w:tr w:rsidR="00486077" w:rsidRPr="00820CB1" w14:paraId="065E2706" w14:textId="77777777" w:rsidTr="001E0B9F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49F71CC" w14:textId="3296B5D3" w:rsidR="00486077" w:rsidRPr="00820CB1" w:rsidRDefault="00486077" w:rsidP="00486077">
            <w:pPr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Dokumenty aplikacyjne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DD9307" w14:textId="4E6E4BC8" w:rsidR="00486077" w:rsidRPr="00820CB1" w:rsidRDefault="00486077" w:rsidP="00486077">
            <w:pPr>
              <w:jc w:val="center"/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1, 2, 6</w:t>
            </w:r>
          </w:p>
        </w:tc>
      </w:tr>
      <w:tr w:rsidR="00486077" w:rsidRPr="00820CB1" w14:paraId="0064D307" w14:textId="77777777" w:rsidTr="001E0B9F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AE20B0C" w14:textId="709AC5BE" w:rsidR="00486077" w:rsidRPr="00820CB1" w:rsidRDefault="00486077" w:rsidP="00486077">
            <w:pPr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Egzamin ustny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CEB0E3" w14:textId="3BE8A51C" w:rsidR="00486077" w:rsidRPr="00820CB1" w:rsidRDefault="00486077" w:rsidP="00486077">
            <w:pPr>
              <w:jc w:val="center"/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1, 3, 6,</w:t>
            </w:r>
          </w:p>
        </w:tc>
      </w:tr>
      <w:tr w:rsidR="00486077" w:rsidRPr="00820CB1" w14:paraId="3C9C505A" w14:textId="77777777" w:rsidTr="001E0B9F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E756263" w14:textId="3562C8C8" w:rsidR="00486077" w:rsidRPr="00820CB1" w:rsidRDefault="00486077" w:rsidP="00486077">
            <w:pPr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Egzamin pisemny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84C27B7" w14:textId="383A8811" w:rsidR="00486077" w:rsidRPr="00820CB1" w:rsidRDefault="00486077" w:rsidP="00486077">
            <w:pPr>
              <w:jc w:val="center"/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4</w:t>
            </w:r>
          </w:p>
        </w:tc>
      </w:tr>
      <w:tr w:rsidR="005D20F7" w:rsidRPr="00820CB1" w14:paraId="78F84C30" w14:textId="77777777" w:rsidTr="001E0B9F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03F8C67" w14:textId="4933B4C4" w:rsidR="005D20F7" w:rsidRPr="00820CB1" w:rsidRDefault="005D20F7" w:rsidP="00E10767">
            <w:pPr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Obserwacja aktywnego uczestnictwa studenta w zajęciach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FA2F5F" w14:textId="075CE702" w:rsidR="005D20F7" w:rsidRPr="00820CB1" w:rsidRDefault="005D20F7" w:rsidP="00486077">
            <w:pPr>
              <w:jc w:val="center"/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3</w:t>
            </w:r>
          </w:p>
        </w:tc>
      </w:tr>
      <w:tr w:rsidR="00505FE4" w:rsidRPr="00820CB1" w14:paraId="1B63FE49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7006FDC" w14:textId="77777777" w:rsidR="00505FE4" w:rsidRPr="00820CB1" w:rsidRDefault="00505FE4" w:rsidP="00F77DC4">
            <w:pPr>
              <w:rPr>
                <w:sz w:val="22"/>
                <w:szCs w:val="22"/>
              </w:rPr>
            </w:pPr>
            <w:r w:rsidRPr="00820CB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86B8749" w14:textId="77777777" w:rsidR="00053607" w:rsidRPr="00820CB1" w:rsidRDefault="00053607" w:rsidP="00053607">
            <w:pPr>
              <w:ind w:left="360"/>
              <w:rPr>
                <w:bCs/>
                <w:sz w:val="22"/>
                <w:szCs w:val="22"/>
              </w:rPr>
            </w:pPr>
            <w:r w:rsidRPr="00820CB1">
              <w:rPr>
                <w:bCs/>
                <w:sz w:val="22"/>
                <w:szCs w:val="22"/>
              </w:rPr>
              <w:t xml:space="preserve">Ocena końcowa jest wyliczana jako średnia arytmetyczna z  następujących komponentów: </w:t>
            </w:r>
          </w:p>
          <w:p w14:paraId="6085B69B" w14:textId="4163DE47" w:rsidR="00053607" w:rsidRPr="00820CB1" w:rsidRDefault="00053607" w:rsidP="00053607">
            <w:pPr>
              <w:ind w:left="360"/>
              <w:rPr>
                <w:bCs/>
                <w:sz w:val="22"/>
                <w:szCs w:val="22"/>
              </w:rPr>
            </w:pPr>
            <w:r w:rsidRPr="00820CB1">
              <w:rPr>
                <w:bCs/>
                <w:sz w:val="22"/>
                <w:szCs w:val="22"/>
              </w:rPr>
              <w:t xml:space="preserve">1) oceny uzyskanej na </w:t>
            </w:r>
            <w:r w:rsidR="00486077" w:rsidRPr="00820CB1">
              <w:rPr>
                <w:bCs/>
                <w:sz w:val="22"/>
                <w:szCs w:val="22"/>
              </w:rPr>
              <w:t>zaliczenie</w:t>
            </w:r>
            <w:r w:rsidRPr="00820CB1">
              <w:rPr>
                <w:bCs/>
                <w:sz w:val="22"/>
                <w:szCs w:val="22"/>
              </w:rPr>
              <w:t xml:space="preserve"> semestru, </w:t>
            </w:r>
          </w:p>
          <w:p w14:paraId="5AD2775B" w14:textId="22136524" w:rsidR="00053607" w:rsidRPr="00820CB1" w:rsidRDefault="00053607" w:rsidP="00053607">
            <w:pPr>
              <w:ind w:left="360"/>
              <w:rPr>
                <w:bCs/>
                <w:sz w:val="22"/>
                <w:szCs w:val="22"/>
              </w:rPr>
            </w:pPr>
            <w:r w:rsidRPr="00820CB1">
              <w:rPr>
                <w:bCs/>
                <w:sz w:val="22"/>
                <w:szCs w:val="22"/>
              </w:rPr>
              <w:t xml:space="preserve">2) oceny za egzamin ustny i </w:t>
            </w:r>
          </w:p>
          <w:p w14:paraId="32217FD7" w14:textId="5D1BDB63" w:rsidR="00053607" w:rsidRPr="00820CB1" w:rsidRDefault="00053607" w:rsidP="00053607">
            <w:pPr>
              <w:ind w:left="360"/>
              <w:rPr>
                <w:bCs/>
                <w:sz w:val="22"/>
                <w:szCs w:val="22"/>
              </w:rPr>
            </w:pPr>
            <w:r w:rsidRPr="00820CB1">
              <w:rPr>
                <w:bCs/>
                <w:sz w:val="22"/>
                <w:szCs w:val="22"/>
              </w:rPr>
              <w:t>3) oceny za egzamin pisemny</w:t>
            </w:r>
          </w:p>
          <w:p w14:paraId="6DCBC3CA" w14:textId="77777777" w:rsidR="00053607" w:rsidRPr="00820CB1" w:rsidRDefault="00053607" w:rsidP="00053607">
            <w:pPr>
              <w:ind w:left="360"/>
              <w:rPr>
                <w:bCs/>
                <w:sz w:val="22"/>
                <w:szCs w:val="22"/>
              </w:rPr>
            </w:pPr>
          </w:p>
          <w:p w14:paraId="2D8E17E7" w14:textId="57953C93" w:rsidR="00053607" w:rsidRPr="00820CB1" w:rsidRDefault="00053607" w:rsidP="00053607">
            <w:pPr>
              <w:ind w:left="360"/>
              <w:rPr>
                <w:bCs/>
                <w:sz w:val="22"/>
                <w:szCs w:val="22"/>
              </w:rPr>
            </w:pPr>
            <w:r w:rsidRPr="00820CB1">
              <w:rPr>
                <w:bCs/>
                <w:sz w:val="22"/>
                <w:szCs w:val="22"/>
              </w:rPr>
              <w:lastRenderedPageBreak/>
              <w:t xml:space="preserve">Student uzyskuje </w:t>
            </w:r>
            <w:r w:rsidRPr="00820CB1">
              <w:rPr>
                <w:b/>
                <w:sz w:val="22"/>
                <w:szCs w:val="22"/>
              </w:rPr>
              <w:t>zaliczenie</w:t>
            </w:r>
            <w:r w:rsidRPr="00820CB1">
              <w:rPr>
                <w:bCs/>
                <w:sz w:val="22"/>
                <w:szCs w:val="22"/>
              </w:rPr>
              <w:t xml:space="preserve"> na podstawie ocen cząstkowych uzyskanych za: - 1 test pisemny sprawdzający praktyczne umiejętności językowe, wybrane zagadnienia gramatyczne i leksykalne</w:t>
            </w:r>
          </w:p>
          <w:p w14:paraId="1FC51134" w14:textId="003E4E84" w:rsidR="00053607" w:rsidRPr="00820CB1" w:rsidRDefault="00053607" w:rsidP="00053607">
            <w:pPr>
              <w:ind w:left="360"/>
              <w:rPr>
                <w:bCs/>
                <w:sz w:val="22"/>
                <w:szCs w:val="22"/>
              </w:rPr>
            </w:pPr>
            <w:r w:rsidRPr="00820CB1">
              <w:rPr>
                <w:bCs/>
                <w:sz w:val="22"/>
                <w:szCs w:val="22"/>
              </w:rPr>
              <w:t>- zadanie realizowane w grupie</w:t>
            </w:r>
          </w:p>
          <w:p w14:paraId="0408993F" w14:textId="53585888" w:rsidR="00053607" w:rsidRPr="00820CB1" w:rsidRDefault="00053607" w:rsidP="00053607">
            <w:pPr>
              <w:ind w:left="360"/>
              <w:rPr>
                <w:bCs/>
                <w:sz w:val="22"/>
                <w:szCs w:val="22"/>
              </w:rPr>
            </w:pPr>
            <w:r w:rsidRPr="00820CB1">
              <w:rPr>
                <w:bCs/>
                <w:sz w:val="22"/>
                <w:szCs w:val="22"/>
              </w:rPr>
              <w:t xml:space="preserve">- </w:t>
            </w:r>
            <w:r w:rsidR="00486077" w:rsidRPr="00820CB1">
              <w:rPr>
                <w:bCs/>
                <w:sz w:val="22"/>
                <w:szCs w:val="22"/>
              </w:rPr>
              <w:t>zadanie pisemne: dokumenty</w:t>
            </w:r>
            <w:r w:rsidRPr="00820CB1">
              <w:rPr>
                <w:bCs/>
                <w:sz w:val="22"/>
                <w:szCs w:val="22"/>
              </w:rPr>
              <w:t xml:space="preserve"> </w:t>
            </w:r>
            <w:r w:rsidR="00486077" w:rsidRPr="00820CB1">
              <w:rPr>
                <w:bCs/>
                <w:sz w:val="22"/>
                <w:szCs w:val="22"/>
              </w:rPr>
              <w:t>aplikacyjne</w:t>
            </w:r>
            <w:r w:rsidRPr="00820CB1">
              <w:rPr>
                <w:bCs/>
                <w:sz w:val="22"/>
                <w:szCs w:val="22"/>
              </w:rPr>
              <w:t xml:space="preserve"> </w:t>
            </w:r>
            <w:r w:rsidR="00486077" w:rsidRPr="00820CB1">
              <w:rPr>
                <w:bCs/>
                <w:sz w:val="22"/>
                <w:szCs w:val="22"/>
              </w:rPr>
              <w:t>w języku angielskim</w:t>
            </w:r>
          </w:p>
          <w:p w14:paraId="58EBC9B2" w14:textId="77777777" w:rsidR="00053607" w:rsidRPr="00820CB1" w:rsidRDefault="00053607" w:rsidP="00053607">
            <w:pPr>
              <w:ind w:left="360"/>
              <w:rPr>
                <w:bCs/>
                <w:sz w:val="22"/>
                <w:szCs w:val="22"/>
              </w:rPr>
            </w:pPr>
          </w:p>
          <w:p w14:paraId="68A59A43" w14:textId="77777777" w:rsidR="00053607" w:rsidRPr="00820CB1" w:rsidRDefault="00053607" w:rsidP="00053607">
            <w:pPr>
              <w:ind w:left="360"/>
              <w:rPr>
                <w:bCs/>
                <w:sz w:val="22"/>
                <w:szCs w:val="22"/>
              </w:rPr>
            </w:pPr>
            <w:r w:rsidRPr="00820CB1">
              <w:rPr>
                <w:bCs/>
                <w:sz w:val="22"/>
                <w:szCs w:val="22"/>
              </w:rPr>
              <w:t>Do egzaminu może przystąpić student, który uzyskał zaliczenie wszystkich 5 semestrów lektoratu.</w:t>
            </w:r>
          </w:p>
          <w:p w14:paraId="562ED442" w14:textId="77777777" w:rsidR="00486077" w:rsidRPr="00820CB1" w:rsidRDefault="00486077" w:rsidP="00053607">
            <w:pPr>
              <w:ind w:left="360"/>
              <w:rPr>
                <w:bCs/>
                <w:sz w:val="22"/>
                <w:szCs w:val="22"/>
              </w:rPr>
            </w:pPr>
          </w:p>
          <w:p w14:paraId="341BEC0F" w14:textId="07BE99B2" w:rsidR="00053607" w:rsidRPr="00820CB1" w:rsidRDefault="00053607" w:rsidP="00053607">
            <w:pPr>
              <w:ind w:left="360"/>
              <w:rPr>
                <w:bCs/>
                <w:sz w:val="22"/>
                <w:szCs w:val="22"/>
              </w:rPr>
            </w:pPr>
            <w:r w:rsidRPr="00820CB1">
              <w:rPr>
                <w:b/>
                <w:sz w:val="22"/>
                <w:szCs w:val="22"/>
              </w:rPr>
              <w:t>Egzamin pisemny</w:t>
            </w:r>
            <w:r w:rsidRPr="00820CB1">
              <w:rPr>
                <w:bCs/>
                <w:sz w:val="22"/>
                <w:szCs w:val="22"/>
              </w:rPr>
              <w:t xml:space="preserve"> obejmuje zadania na poziomie B2 ESOKJ sprawdzające umiejętność słuchania i czytania ze zrozumieniem tekstów o zróżnicowanej treści, w tym również treści o tematyce technicznej i zawodowej</w:t>
            </w:r>
            <w:r w:rsidR="00821C85" w:rsidRPr="00820CB1">
              <w:rPr>
                <w:bCs/>
                <w:sz w:val="22"/>
                <w:szCs w:val="22"/>
              </w:rPr>
              <w:t xml:space="preserve"> a także wybrane struktury gramatyczne</w:t>
            </w:r>
            <w:r w:rsidRPr="00820CB1">
              <w:rPr>
                <w:bCs/>
                <w:sz w:val="22"/>
                <w:szCs w:val="22"/>
              </w:rPr>
              <w:t>.</w:t>
            </w:r>
          </w:p>
          <w:p w14:paraId="3E26A52E" w14:textId="77777777" w:rsidR="00486077" w:rsidRPr="00820CB1" w:rsidRDefault="00486077" w:rsidP="00053607">
            <w:pPr>
              <w:ind w:left="360"/>
              <w:rPr>
                <w:bCs/>
                <w:sz w:val="22"/>
                <w:szCs w:val="22"/>
              </w:rPr>
            </w:pPr>
          </w:p>
          <w:p w14:paraId="2E3BCE9F" w14:textId="5D91D1B3" w:rsidR="00053607" w:rsidRPr="00820CB1" w:rsidRDefault="00053607" w:rsidP="00053607">
            <w:pPr>
              <w:ind w:left="360"/>
              <w:rPr>
                <w:bCs/>
                <w:sz w:val="22"/>
                <w:szCs w:val="22"/>
              </w:rPr>
            </w:pPr>
            <w:r w:rsidRPr="00820CB1">
              <w:rPr>
                <w:b/>
                <w:sz w:val="22"/>
                <w:szCs w:val="22"/>
              </w:rPr>
              <w:t>Egzamin ustny</w:t>
            </w:r>
            <w:r w:rsidRPr="00820CB1">
              <w:rPr>
                <w:bCs/>
                <w:sz w:val="22"/>
                <w:szCs w:val="22"/>
              </w:rPr>
              <w:t xml:space="preserve"> obejmuje przygotowaną przez studenta prezentację na temat realizowanego zadania inżynierskiego oraz interakcję z egzaminatorem w zakresie tematyki studiowanej specjalności.</w:t>
            </w:r>
          </w:p>
          <w:p w14:paraId="26D02D3B" w14:textId="1A705400" w:rsidR="00505FE4" w:rsidRPr="00820CB1" w:rsidRDefault="00505FE4" w:rsidP="00053607">
            <w:pPr>
              <w:rPr>
                <w:sz w:val="22"/>
                <w:szCs w:val="22"/>
              </w:rPr>
            </w:pPr>
          </w:p>
        </w:tc>
      </w:tr>
    </w:tbl>
    <w:p w14:paraId="661F05CB" w14:textId="77777777" w:rsidR="00505FE4" w:rsidRPr="00820CB1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:rsidRPr="00820CB1" w14:paraId="322F0EC8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F2E1D54" w14:textId="77777777" w:rsidR="00505FE4" w:rsidRPr="00820CB1" w:rsidRDefault="00505FE4" w:rsidP="00F77DC4">
            <w:pPr>
              <w:jc w:val="center"/>
              <w:rPr>
                <w:b/>
              </w:rPr>
            </w:pPr>
          </w:p>
          <w:p w14:paraId="3727FE87" w14:textId="77777777" w:rsidR="00505FE4" w:rsidRPr="00820CB1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820CB1">
              <w:rPr>
                <w:b/>
                <w:sz w:val="24"/>
                <w:szCs w:val="24"/>
              </w:rPr>
              <w:t>NAKŁAD PRACY STUDENTA</w:t>
            </w:r>
          </w:p>
          <w:p w14:paraId="145C40CF" w14:textId="77777777" w:rsidR="00505FE4" w:rsidRPr="00820CB1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820CB1" w14:paraId="46331CCA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256D05E" w14:textId="77777777" w:rsidR="00505FE4" w:rsidRPr="00820CB1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67848B73" w14:textId="77777777" w:rsidR="00505FE4" w:rsidRPr="00820CB1" w:rsidRDefault="00505FE4" w:rsidP="00F77DC4">
            <w:pPr>
              <w:jc w:val="center"/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2E6AACB" w14:textId="77777777" w:rsidR="00505FE4" w:rsidRPr="00820CB1" w:rsidRDefault="00505FE4" w:rsidP="00F77DC4">
            <w:pPr>
              <w:jc w:val="center"/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820CB1" w14:paraId="1B2C1966" w14:textId="77777777" w:rsidTr="00486077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45291" w14:textId="77777777" w:rsidR="00505FE4" w:rsidRPr="00820CB1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4EB5" w14:textId="77777777" w:rsidR="00505FE4" w:rsidRPr="00820CB1" w:rsidRDefault="00505FE4" w:rsidP="00F77DC4">
            <w:pPr>
              <w:jc w:val="center"/>
            </w:pPr>
            <w:r w:rsidRPr="00820CB1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83AEB" w14:textId="77777777" w:rsidR="00505FE4" w:rsidRPr="00820CB1" w:rsidRDefault="00505FE4" w:rsidP="00F77DC4">
            <w:pPr>
              <w:jc w:val="center"/>
            </w:pPr>
            <w:r w:rsidRPr="00820CB1">
              <w:t xml:space="preserve">W tym zajęcia powiązane </w:t>
            </w:r>
            <w:r w:rsidRPr="00820CB1">
              <w:br/>
              <w:t>z praktycznym przygotowaniem zawodowym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998EF96" w14:textId="77777777" w:rsidR="00505FE4" w:rsidRPr="00820CB1" w:rsidRDefault="00505FE4" w:rsidP="00F77DC4">
            <w:pPr>
              <w:jc w:val="center"/>
              <w:rPr>
                <w:color w:val="FF0000"/>
              </w:rPr>
            </w:pPr>
            <w:r w:rsidRPr="00820CB1">
              <w:t>W tym udział w zajęciach przeprowadzanych z wykorzystaniem metod i</w:t>
            </w:r>
            <w:r w:rsidR="00A4490B" w:rsidRPr="00820CB1">
              <w:t> </w:t>
            </w:r>
            <w:r w:rsidRPr="00820CB1">
              <w:t>technik kształcenia na odległość</w:t>
            </w:r>
          </w:p>
        </w:tc>
      </w:tr>
      <w:tr w:rsidR="00505FE4" w:rsidRPr="00820CB1" w14:paraId="2209515A" w14:textId="77777777" w:rsidTr="00486077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71D1C" w14:textId="77777777" w:rsidR="00505FE4" w:rsidRPr="00820CB1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7C19" w14:textId="77777777" w:rsidR="00505FE4" w:rsidRPr="00820CB1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9A0C2" w14:textId="77777777" w:rsidR="00505FE4" w:rsidRPr="00820CB1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B93A96" w14:textId="77777777" w:rsidR="00505FE4" w:rsidRPr="00820CB1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820CB1" w14:paraId="3A22EFE5" w14:textId="77777777" w:rsidTr="00486077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2C0C3" w14:textId="77777777" w:rsidR="00505FE4" w:rsidRPr="00820CB1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D539" w14:textId="77777777" w:rsidR="00505FE4" w:rsidRPr="00820CB1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5EA7D" w14:textId="77777777" w:rsidR="00505FE4" w:rsidRPr="00820CB1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617DC6" w14:textId="77777777" w:rsidR="00505FE4" w:rsidRPr="00820CB1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125323" w:rsidRPr="00820CB1" w14:paraId="63EF9921" w14:textId="77777777" w:rsidTr="00486077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9EB4C" w14:textId="77777777" w:rsidR="00125323" w:rsidRPr="00820CB1" w:rsidRDefault="00125323" w:rsidP="00125323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820CB1">
              <w:rPr>
                <w:sz w:val="24"/>
                <w:szCs w:val="24"/>
              </w:rPr>
              <w:t>Udział w ćwiczeniach audytoryjnych</w:t>
            </w:r>
            <w:r w:rsidRPr="00820CB1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AAE9" w14:textId="260A6B44" w:rsidR="00125323" w:rsidRPr="00820CB1" w:rsidRDefault="00125323" w:rsidP="00125323">
            <w:pPr>
              <w:jc w:val="center"/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D807C" w14:textId="6F98828E" w:rsidR="00125323" w:rsidRPr="00820CB1" w:rsidRDefault="00125323" w:rsidP="001253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771F11" w14:textId="77777777" w:rsidR="00125323" w:rsidRPr="00820CB1" w:rsidRDefault="00125323" w:rsidP="00125323">
            <w:pPr>
              <w:jc w:val="center"/>
              <w:rPr>
                <w:sz w:val="24"/>
                <w:szCs w:val="24"/>
              </w:rPr>
            </w:pPr>
          </w:p>
        </w:tc>
      </w:tr>
      <w:tr w:rsidR="00125323" w:rsidRPr="00820CB1" w14:paraId="40A95F6F" w14:textId="77777777" w:rsidTr="00AF7821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26B8A" w14:textId="77777777" w:rsidR="00125323" w:rsidRPr="00820CB1" w:rsidRDefault="00125323" w:rsidP="0012532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8432" w14:textId="18656C27" w:rsidR="00125323" w:rsidRPr="00820CB1" w:rsidRDefault="00125323" w:rsidP="00125323">
            <w:pPr>
              <w:jc w:val="center"/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60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03DC4" w14:textId="48D5677D" w:rsidR="00125323" w:rsidRPr="00820CB1" w:rsidRDefault="00125323" w:rsidP="001253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4E6C9C" w14:textId="77777777" w:rsidR="00125323" w:rsidRPr="00820CB1" w:rsidRDefault="00125323" w:rsidP="00125323">
            <w:pPr>
              <w:jc w:val="center"/>
              <w:rPr>
                <w:sz w:val="24"/>
                <w:szCs w:val="24"/>
              </w:rPr>
            </w:pPr>
          </w:p>
        </w:tc>
      </w:tr>
      <w:tr w:rsidR="00125323" w:rsidRPr="00820CB1" w14:paraId="62486119" w14:textId="77777777" w:rsidTr="00AF7821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EF918" w14:textId="77777777" w:rsidR="00125323" w:rsidRPr="00820CB1" w:rsidRDefault="00125323" w:rsidP="0012532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Przygotowanie projektu / eseju / itp.</w:t>
            </w:r>
            <w:r w:rsidRPr="00820CB1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EA69" w14:textId="4E95D4D5" w:rsidR="00125323" w:rsidRPr="00820CB1" w:rsidRDefault="00820CB1" w:rsidP="001253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B65B5" w14:textId="3DF00173" w:rsidR="00125323" w:rsidRPr="00820CB1" w:rsidRDefault="00125323" w:rsidP="001253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B9A6FE" w14:textId="77777777" w:rsidR="00125323" w:rsidRPr="00820CB1" w:rsidRDefault="00125323" w:rsidP="00125323">
            <w:pPr>
              <w:jc w:val="center"/>
              <w:rPr>
                <w:sz w:val="24"/>
                <w:szCs w:val="24"/>
              </w:rPr>
            </w:pPr>
          </w:p>
        </w:tc>
      </w:tr>
      <w:tr w:rsidR="00125323" w:rsidRPr="00820CB1" w14:paraId="23E5D86A" w14:textId="77777777" w:rsidTr="00AF7821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1DB9E" w14:textId="77777777" w:rsidR="00125323" w:rsidRPr="00820CB1" w:rsidRDefault="00125323" w:rsidP="0012532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0693" w14:textId="7AB95F9C" w:rsidR="00125323" w:rsidRPr="00820CB1" w:rsidRDefault="00125323" w:rsidP="00125323">
            <w:pPr>
              <w:jc w:val="center"/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20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02EDD" w14:textId="3B7466DA" w:rsidR="00125323" w:rsidRPr="00820CB1" w:rsidRDefault="00125323" w:rsidP="001253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42989E" w14:textId="77777777" w:rsidR="00125323" w:rsidRPr="00820CB1" w:rsidRDefault="00125323" w:rsidP="00125323">
            <w:pPr>
              <w:jc w:val="center"/>
              <w:rPr>
                <w:sz w:val="24"/>
                <w:szCs w:val="24"/>
              </w:rPr>
            </w:pPr>
          </w:p>
        </w:tc>
      </w:tr>
      <w:tr w:rsidR="00486077" w:rsidRPr="00820CB1" w14:paraId="502C9D0A" w14:textId="77777777" w:rsidTr="00486077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C2D61" w14:textId="77777777" w:rsidR="00486077" w:rsidRPr="00820CB1" w:rsidRDefault="00486077" w:rsidP="0048607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B808" w14:textId="1616D3FA" w:rsidR="00486077" w:rsidRPr="00820CB1" w:rsidRDefault="00125323" w:rsidP="00486077">
            <w:pPr>
              <w:jc w:val="center"/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3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1E3EC" w14:textId="77777777" w:rsidR="00486077" w:rsidRPr="00820CB1" w:rsidRDefault="00486077" w:rsidP="004860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11A67B" w14:textId="77777777" w:rsidR="00486077" w:rsidRPr="00820CB1" w:rsidRDefault="00486077" w:rsidP="00486077">
            <w:pPr>
              <w:jc w:val="center"/>
              <w:rPr>
                <w:sz w:val="24"/>
                <w:szCs w:val="24"/>
              </w:rPr>
            </w:pPr>
          </w:p>
        </w:tc>
      </w:tr>
      <w:tr w:rsidR="00486077" w:rsidRPr="00820CB1" w14:paraId="450273EB" w14:textId="77777777" w:rsidTr="00486077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17919" w14:textId="77777777" w:rsidR="00486077" w:rsidRPr="00820CB1" w:rsidRDefault="00486077" w:rsidP="0048607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A693" w14:textId="6512DC19" w:rsidR="00486077" w:rsidRPr="00820CB1" w:rsidRDefault="00820CB1" w:rsidP="004860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61DDC" w14:textId="77777777" w:rsidR="00486077" w:rsidRPr="00820CB1" w:rsidRDefault="00486077" w:rsidP="004860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B44D32" w14:textId="77777777" w:rsidR="00486077" w:rsidRPr="00820CB1" w:rsidRDefault="00486077" w:rsidP="00486077">
            <w:pPr>
              <w:jc w:val="center"/>
              <w:rPr>
                <w:sz w:val="24"/>
                <w:szCs w:val="24"/>
              </w:rPr>
            </w:pPr>
          </w:p>
        </w:tc>
      </w:tr>
      <w:tr w:rsidR="00486077" w:rsidRPr="00820CB1" w14:paraId="0DD73914" w14:textId="77777777" w:rsidTr="00486077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5E8C6" w14:textId="77777777" w:rsidR="00486077" w:rsidRPr="00820CB1" w:rsidRDefault="00486077" w:rsidP="00486077">
            <w:pPr>
              <w:spacing w:before="60" w:after="60"/>
              <w:rPr>
                <w:sz w:val="24"/>
                <w:szCs w:val="24"/>
              </w:rPr>
            </w:pPr>
            <w:r w:rsidRPr="00820CB1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A4B5" w14:textId="22A5AB59" w:rsidR="00486077" w:rsidRPr="00820CB1" w:rsidRDefault="00486077" w:rsidP="0048607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120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E971C" w14:textId="7B9A9D5F" w:rsidR="00486077" w:rsidRPr="00820CB1" w:rsidRDefault="00486077" w:rsidP="00486077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37E19E" w14:textId="77777777" w:rsidR="00486077" w:rsidRPr="00820CB1" w:rsidRDefault="00486077" w:rsidP="0048607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820CB1" w14:paraId="778D8A94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B55D1B" w14:textId="77777777" w:rsidR="00505FE4" w:rsidRPr="00820CB1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820CB1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CC18810" w14:textId="5BDACC48" w:rsidR="00505FE4" w:rsidRPr="00820CB1" w:rsidRDefault="00486077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20CB1">
              <w:rPr>
                <w:b/>
                <w:sz w:val="24"/>
                <w:szCs w:val="24"/>
              </w:rPr>
              <w:t>4</w:t>
            </w:r>
            <w:r w:rsidR="00107673" w:rsidRPr="00820CB1">
              <w:rPr>
                <w:b/>
                <w:sz w:val="24"/>
                <w:szCs w:val="24"/>
              </w:rPr>
              <w:t xml:space="preserve"> ECTS</w:t>
            </w:r>
          </w:p>
        </w:tc>
      </w:tr>
      <w:tr w:rsidR="00505FE4" w:rsidRPr="00820CB1" w14:paraId="59ED2AEE" w14:textId="77777777" w:rsidTr="0054093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0A3586" w14:textId="77777777" w:rsidR="00505FE4" w:rsidRPr="00820CB1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820CB1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B3FC90" w14:textId="536BB8DA" w:rsidR="00505FE4" w:rsidRPr="00820CB1" w:rsidRDefault="00820CB1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20CB1">
              <w:rPr>
                <w:b/>
                <w:sz w:val="24"/>
                <w:szCs w:val="24"/>
              </w:rPr>
              <w:t>0</w:t>
            </w:r>
            <w:r w:rsidR="0084746A" w:rsidRPr="00820CB1">
              <w:rPr>
                <w:b/>
                <w:sz w:val="24"/>
                <w:szCs w:val="24"/>
              </w:rPr>
              <w:t xml:space="preserve"> ECTS</w:t>
            </w:r>
          </w:p>
        </w:tc>
      </w:tr>
      <w:tr w:rsidR="00505FE4" w:rsidRPr="00820CB1" w14:paraId="7CFE5E4A" w14:textId="77777777" w:rsidTr="0054093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94C7CC" w14:textId="77777777" w:rsidR="00505FE4" w:rsidRPr="00820CB1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820CB1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C1C70F" w14:textId="2E0DD68C" w:rsidR="00505FE4" w:rsidRPr="00637A8C" w:rsidRDefault="00637A8C" w:rsidP="00A0655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637A8C">
              <w:rPr>
                <w:b/>
                <w:bCs/>
                <w:sz w:val="24"/>
                <w:szCs w:val="24"/>
              </w:rPr>
              <w:t>0 ECTS</w:t>
            </w:r>
          </w:p>
        </w:tc>
      </w:tr>
      <w:tr w:rsidR="00505FE4" w:rsidRPr="00820CB1" w14:paraId="1EA9B091" w14:textId="77777777" w:rsidTr="0054093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457446E7" w14:textId="77777777" w:rsidR="00505FE4" w:rsidRPr="00820CB1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D0D5E0" w14:textId="0E37AC99" w:rsidR="00505FE4" w:rsidRPr="00820CB1" w:rsidRDefault="00125323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20CB1">
              <w:rPr>
                <w:sz w:val="24"/>
                <w:szCs w:val="24"/>
              </w:rPr>
              <w:t>1,</w:t>
            </w:r>
            <w:r w:rsidR="003570C9">
              <w:rPr>
                <w:sz w:val="24"/>
                <w:szCs w:val="24"/>
              </w:rPr>
              <w:t>2</w:t>
            </w:r>
            <w:r w:rsidRPr="00820CB1">
              <w:rPr>
                <w:sz w:val="24"/>
                <w:szCs w:val="24"/>
              </w:rPr>
              <w:t xml:space="preserve"> </w:t>
            </w:r>
            <w:r w:rsidR="00107673" w:rsidRPr="00820CB1">
              <w:rPr>
                <w:sz w:val="24"/>
                <w:szCs w:val="24"/>
              </w:rPr>
              <w:t>ECTS</w:t>
            </w:r>
          </w:p>
        </w:tc>
      </w:tr>
    </w:tbl>
    <w:p w14:paraId="6EE77B5F" w14:textId="77777777" w:rsidR="00DB50E0" w:rsidRPr="00820CB1" w:rsidRDefault="00DB50E0" w:rsidP="00505FE4"/>
    <w:sectPr w:rsidR="00DB50E0" w:rsidRPr="00820CB1" w:rsidSect="006369D6">
      <w:footerReference w:type="even" r:id="rId17"/>
      <w:footerReference w:type="default" r:id="rId18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705214" w14:textId="77777777" w:rsidR="008F49FD" w:rsidRDefault="008F49FD" w:rsidP="00505FE4">
      <w:r>
        <w:separator/>
      </w:r>
    </w:p>
  </w:endnote>
  <w:endnote w:type="continuationSeparator" w:id="0">
    <w:p w14:paraId="1F6A5DE6" w14:textId="77777777" w:rsidR="008F49FD" w:rsidRDefault="008F49FD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12257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C7F21DF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EEBD9D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BED3435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852EC3" w14:textId="77777777" w:rsidR="008F49FD" w:rsidRDefault="008F49FD" w:rsidP="00505FE4">
      <w:r>
        <w:separator/>
      </w:r>
    </w:p>
  </w:footnote>
  <w:footnote w:type="continuationSeparator" w:id="0">
    <w:p w14:paraId="60B44EA3" w14:textId="77777777" w:rsidR="008F49FD" w:rsidRDefault="008F49FD" w:rsidP="00505FE4">
      <w:r>
        <w:continuationSeparator/>
      </w:r>
    </w:p>
  </w:footnote>
  <w:footnote w:id="1">
    <w:p w14:paraId="6C926F89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B44833"/>
    <w:multiLevelType w:val="hybridMultilevel"/>
    <w:tmpl w:val="3484FAF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D9350E3"/>
    <w:multiLevelType w:val="hybridMultilevel"/>
    <w:tmpl w:val="D0CCD7D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548949970">
    <w:abstractNumId w:val="0"/>
  </w:num>
  <w:num w:numId="2" w16cid:durableId="14607630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475"/>
    <w:rsid w:val="00037090"/>
    <w:rsid w:val="00053607"/>
    <w:rsid w:val="000A2038"/>
    <w:rsid w:val="00104AFD"/>
    <w:rsid w:val="00107673"/>
    <w:rsid w:val="00125323"/>
    <w:rsid w:val="00164792"/>
    <w:rsid w:val="002321CF"/>
    <w:rsid w:val="0028044B"/>
    <w:rsid w:val="0028109C"/>
    <w:rsid w:val="002A7236"/>
    <w:rsid w:val="003570C9"/>
    <w:rsid w:val="00365D11"/>
    <w:rsid w:val="00433311"/>
    <w:rsid w:val="00486077"/>
    <w:rsid w:val="005052D1"/>
    <w:rsid w:val="00505FE4"/>
    <w:rsid w:val="0052745F"/>
    <w:rsid w:val="00540932"/>
    <w:rsid w:val="005C5623"/>
    <w:rsid w:val="005D20F7"/>
    <w:rsid w:val="006369D6"/>
    <w:rsid w:val="00637A8C"/>
    <w:rsid w:val="006A34A3"/>
    <w:rsid w:val="006C367C"/>
    <w:rsid w:val="007435AD"/>
    <w:rsid w:val="007C5C83"/>
    <w:rsid w:val="007E1E63"/>
    <w:rsid w:val="00811E9B"/>
    <w:rsid w:val="00820CB1"/>
    <w:rsid w:val="00821C85"/>
    <w:rsid w:val="0084746A"/>
    <w:rsid w:val="008525E3"/>
    <w:rsid w:val="00874350"/>
    <w:rsid w:val="00893430"/>
    <w:rsid w:val="008A2D5A"/>
    <w:rsid w:val="008F2F91"/>
    <w:rsid w:val="008F3C92"/>
    <w:rsid w:val="008F49FD"/>
    <w:rsid w:val="009229F3"/>
    <w:rsid w:val="00945475"/>
    <w:rsid w:val="00A0655B"/>
    <w:rsid w:val="00A277D9"/>
    <w:rsid w:val="00A4490B"/>
    <w:rsid w:val="00A848E7"/>
    <w:rsid w:val="00A90D80"/>
    <w:rsid w:val="00A9413D"/>
    <w:rsid w:val="00AE185D"/>
    <w:rsid w:val="00B14C52"/>
    <w:rsid w:val="00B34A51"/>
    <w:rsid w:val="00B52DA2"/>
    <w:rsid w:val="00B83E21"/>
    <w:rsid w:val="00C12A66"/>
    <w:rsid w:val="00D11207"/>
    <w:rsid w:val="00DB50E0"/>
    <w:rsid w:val="00E10767"/>
    <w:rsid w:val="00E703CD"/>
    <w:rsid w:val="00EF0F16"/>
    <w:rsid w:val="00F44F2F"/>
    <w:rsid w:val="00F60F48"/>
    <w:rsid w:val="00FC30B7"/>
    <w:rsid w:val="00FF2BFA"/>
    <w:rsid w:val="08F2B728"/>
    <w:rsid w:val="14F9FF93"/>
    <w:rsid w:val="17D25D22"/>
    <w:rsid w:val="2154104F"/>
    <w:rsid w:val="29AE5549"/>
    <w:rsid w:val="3F7BE79C"/>
    <w:rsid w:val="409A3635"/>
    <w:rsid w:val="55941348"/>
    <w:rsid w:val="5645C876"/>
    <w:rsid w:val="5F035656"/>
    <w:rsid w:val="5F28A9CB"/>
    <w:rsid w:val="684DCDA9"/>
    <w:rsid w:val="6C88104A"/>
    <w:rsid w:val="6EDDCEFC"/>
    <w:rsid w:val="73205B48"/>
    <w:rsid w:val="76046838"/>
    <w:rsid w:val="78FF27E6"/>
    <w:rsid w:val="7F17A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2B1663"/>
  <w15:chartTrackingRefBased/>
  <w15:docId w15:val="{FB6BAB0A-5430-488B-952C-A20361FBD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styleId="Akapitzlist">
    <w:name w:val="List Paragraph"/>
    <w:basedOn w:val="Normalny"/>
    <w:uiPriority w:val="34"/>
    <w:qFormat/>
    <w:rsid w:val="007E1E6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4093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409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popsci.com/category/technology/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home.sandvik/en/stories/articles/?gad_source=1&amp;gclid=CjwKCAjw65-zBhBkEiwAjrqRMBaCGCewM5_7l_bQq2R1csJiUluver4US2dc8Y0zJc11E6OTuRQ5LxoC5sUQAvD_BwE&amp;category=Digitalization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ronhack.com/gb/blog/understanding-cultural-differences-in-the-tech-industry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d.ted.com/lessons?direction=desc&amp;sort=featured-position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businessinsider.com/tech?IR=T" TargetMode="External"/><Relationship Id="rId10" Type="http://schemas.openxmlformats.org/officeDocument/2006/relationships/hyperlink" Target="https://learnenglish.britishcouncil.org/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youtube.com/channel/UCVLZmDKeT-mV4H3ToYXIFYg/video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ak\Desktop\Szablon_2023_77_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B0A2AD-5547-44D9-B320-077DC5710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Szablon_2023_77_Karta przedmiotu</Template>
  <TotalTime>6</TotalTime>
  <Pages>4</Pages>
  <Words>1342</Words>
  <Characters>8056</Characters>
  <Application>Microsoft Office Word</Application>
  <DocSecurity>0</DocSecurity>
  <Lines>67</Lines>
  <Paragraphs>18</Paragraphs>
  <ScaleCrop>false</ScaleCrop>
  <Company>Panstwowa Wyzsza Szkola Zawodowa w Elblagu</Company>
  <LinksUpToDate>false</LinksUpToDate>
  <CharactersWithSpaces>9380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Matuszewska</dc:creator>
  <cp:keywords/>
  <dc:description/>
  <cp:lastModifiedBy>Teresa Jurewicz-Obrzut</cp:lastModifiedBy>
  <cp:revision>7</cp:revision>
  <cp:lastPrinted>2023-12-05T12:20:00Z</cp:lastPrinted>
  <dcterms:created xsi:type="dcterms:W3CDTF">2024-06-17T16:20:00Z</dcterms:created>
  <dcterms:modified xsi:type="dcterms:W3CDTF">2024-08-21T13:45:00Z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